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106" w:rsidRPr="006A3826" w:rsidRDefault="00624106" w:rsidP="005A01CC">
      <w:pPr>
        <w:ind w:left="6372" w:firstLine="708"/>
        <w:jc w:val="right"/>
        <w:rPr>
          <w:sz w:val="26"/>
          <w:szCs w:val="26"/>
        </w:rPr>
      </w:pPr>
      <w:r w:rsidRPr="006A3826">
        <w:rPr>
          <w:sz w:val="26"/>
          <w:szCs w:val="26"/>
        </w:rPr>
        <w:t>Приложение  10</w:t>
      </w:r>
    </w:p>
    <w:p w:rsidR="00624106" w:rsidRPr="006A3826" w:rsidRDefault="00624106" w:rsidP="005A01CC">
      <w:pPr>
        <w:ind w:firstLine="567"/>
        <w:jc w:val="right"/>
        <w:rPr>
          <w:sz w:val="26"/>
          <w:szCs w:val="26"/>
        </w:rPr>
      </w:pPr>
      <w:r w:rsidRPr="006A3826">
        <w:rPr>
          <w:sz w:val="26"/>
          <w:szCs w:val="26"/>
        </w:rPr>
        <w:t xml:space="preserve"> к решению Думы Советского района</w:t>
      </w:r>
    </w:p>
    <w:p w:rsidR="00624106" w:rsidRPr="006A3826" w:rsidRDefault="00624106" w:rsidP="005A01CC">
      <w:pPr>
        <w:suppressAutoHyphens/>
        <w:jc w:val="right"/>
        <w:rPr>
          <w:sz w:val="26"/>
          <w:szCs w:val="26"/>
        </w:rPr>
      </w:pPr>
      <w:r w:rsidRPr="006A3826">
        <w:rPr>
          <w:sz w:val="26"/>
          <w:szCs w:val="26"/>
        </w:rPr>
        <w:t>от «26» марта 2021 г. № 460</w:t>
      </w:r>
    </w:p>
    <w:p w:rsidR="00624106" w:rsidRPr="006A3826" w:rsidRDefault="00624106" w:rsidP="005A01CC">
      <w:pPr>
        <w:suppressAutoHyphens/>
        <w:rPr>
          <w:sz w:val="26"/>
          <w:szCs w:val="26"/>
        </w:rPr>
      </w:pPr>
    </w:p>
    <w:p w:rsidR="00624106" w:rsidRPr="006A3826" w:rsidRDefault="00624106" w:rsidP="005A01CC">
      <w:pPr>
        <w:suppressAutoHyphens/>
        <w:rPr>
          <w:sz w:val="26"/>
          <w:szCs w:val="26"/>
        </w:rPr>
      </w:pPr>
    </w:p>
    <w:p w:rsidR="00624106" w:rsidRPr="006A3826" w:rsidRDefault="00624106" w:rsidP="005A01CC">
      <w:pPr>
        <w:suppressAutoHyphens/>
        <w:spacing w:line="276" w:lineRule="auto"/>
        <w:rPr>
          <w:b/>
          <w:color w:val="00000A"/>
          <w:sz w:val="26"/>
          <w:szCs w:val="26"/>
        </w:rPr>
      </w:pPr>
    </w:p>
    <w:p w:rsidR="00624106" w:rsidRPr="006A3826" w:rsidRDefault="00624106" w:rsidP="006A3826">
      <w:pPr>
        <w:suppressAutoHyphens/>
        <w:spacing w:line="276" w:lineRule="auto"/>
        <w:jc w:val="center"/>
        <w:rPr>
          <w:b/>
          <w:color w:val="00000A"/>
          <w:sz w:val="26"/>
          <w:szCs w:val="26"/>
        </w:rPr>
      </w:pPr>
      <w:r w:rsidRPr="006A3826">
        <w:rPr>
          <w:b/>
          <w:color w:val="00000A"/>
          <w:sz w:val="26"/>
          <w:szCs w:val="26"/>
        </w:rPr>
        <w:t>Отчет</w:t>
      </w:r>
    </w:p>
    <w:p w:rsidR="00624106" w:rsidRPr="006A3826" w:rsidRDefault="00624106" w:rsidP="006A3826">
      <w:pPr>
        <w:suppressAutoHyphens/>
        <w:spacing w:line="276" w:lineRule="auto"/>
        <w:jc w:val="center"/>
        <w:rPr>
          <w:b/>
          <w:color w:val="00000A"/>
          <w:sz w:val="26"/>
          <w:szCs w:val="26"/>
        </w:rPr>
      </w:pPr>
      <w:r w:rsidRPr="006A3826">
        <w:rPr>
          <w:b/>
          <w:color w:val="00000A"/>
          <w:sz w:val="26"/>
          <w:szCs w:val="26"/>
        </w:rPr>
        <w:t>о реализации муниципальной программы Советского района</w:t>
      </w:r>
    </w:p>
    <w:p w:rsidR="00624106" w:rsidRPr="006A3826" w:rsidRDefault="00624106" w:rsidP="006A3826">
      <w:pPr>
        <w:spacing w:line="276" w:lineRule="auto"/>
        <w:jc w:val="center"/>
        <w:rPr>
          <w:b/>
          <w:sz w:val="26"/>
          <w:szCs w:val="26"/>
        </w:rPr>
      </w:pPr>
      <w:r w:rsidRPr="006A3826">
        <w:rPr>
          <w:b/>
          <w:sz w:val="26"/>
          <w:szCs w:val="26"/>
        </w:rPr>
        <w:t>«Обеспечение деятельности органов местного самоуправления Советского района»</w:t>
      </w:r>
    </w:p>
    <w:p w:rsidR="00624106" w:rsidRPr="006A3826" w:rsidRDefault="00624106" w:rsidP="006A3826">
      <w:pPr>
        <w:spacing w:line="276" w:lineRule="auto"/>
        <w:jc w:val="center"/>
        <w:rPr>
          <w:b/>
          <w:sz w:val="26"/>
          <w:szCs w:val="26"/>
        </w:rPr>
      </w:pPr>
      <w:r w:rsidRPr="006A3826">
        <w:rPr>
          <w:b/>
          <w:color w:val="00000A"/>
          <w:sz w:val="26"/>
          <w:szCs w:val="26"/>
        </w:rPr>
        <w:t>за 2020 год</w:t>
      </w:r>
    </w:p>
    <w:p w:rsidR="00624106" w:rsidRPr="006A3826" w:rsidRDefault="00624106" w:rsidP="00CC29E2">
      <w:pPr>
        <w:spacing w:line="276" w:lineRule="auto"/>
        <w:jc w:val="both"/>
        <w:rPr>
          <w:b/>
          <w:color w:val="00000A"/>
          <w:sz w:val="26"/>
          <w:szCs w:val="26"/>
        </w:rPr>
      </w:pPr>
    </w:p>
    <w:p w:rsidR="00624106" w:rsidRPr="006A3826" w:rsidRDefault="00624106" w:rsidP="006A3826">
      <w:pPr>
        <w:tabs>
          <w:tab w:val="left" w:pos="709"/>
        </w:tabs>
        <w:spacing w:line="276" w:lineRule="auto"/>
        <w:ind w:firstLine="720"/>
        <w:jc w:val="both"/>
        <w:rPr>
          <w:sz w:val="26"/>
          <w:szCs w:val="26"/>
        </w:rPr>
      </w:pPr>
      <w:r w:rsidRPr="006A3826">
        <w:rPr>
          <w:b/>
          <w:sz w:val="26"/>
          <w:szCs w:val="26"/>
        </w:rPr>
        <w:t>1. Муниципальная программа</w:t>
      </w:r>
      <w:r w:rsidRPr="006A3826">
        <w:rPr>
          <w:sz w:val="26"/>
          <w:szCs w:val="26"/>
        </w:rPr>
        <w:t xml:space="preserve"> «Обеспечение деятельности органов местного самоуправления Советского района» (далее - программа), утверждена постановлением администрации Советского района от 29.10.2018 №2337 (с изменениями от 30.12.2020  №2729). </w:t>
      </w:r>
    </w:p>
    <w:p w:rsidR="00624106" w:rsidRPr="006A3826" w:rsidRDefault="00624106" w:rsidP="006A3826">
      <w:pPr>
        <w:spacing w:line="276" w:lineRule="auto"/>
        <w:ind w:firstLine="720"/>
        <w:jc w:val="both"/>
        <w:rPr>
          <w:b/>
          <w:sz w:val="26"/>
          <w:szCs w:val="26"/>
        </w:rPr>
      </w:pPr>
      <w:r w:rsidRPr="006A3826">
        <w:rPr>
          <w:b/>
          <w:sz w:val="26"/>
          <w:szCs w:val="26"/>
        </w:rPr>
        <w:t xml:space="preserve">2. Цели программы: </w:t>
      </w:r>
    </w:p>
    <w:p w:rsidR="00624106" w:rsidRPr="006A3826" w:rsidRDefault="00624106" w:rsidP="006A3826">
      <w:pPr>
        <w:spacing w:line="276" w:lineRule="auto"/>
        <w:ind w:firstLine="720"/>
        <w:jc w:val="both"/>
        <w:rPr>
          <w:sz w:val="26"/>
          <w:szCs w:val="26"/>
          <w:lang w:eastAsia="zh-CN"/>
        </w:rPr>
      </w:pPr>
      <w:r w:rsidRPr="006A3826">
        <w:rPr>
          <w:sz w:val="26"/>
          <w:szCs w:val="26"/>
          <w:lang w:eastAsia="zh-CN"/>
        </w:rPr>
        <w:t xml:space="preserve">1. Повышение эффективности деятельности </w:t>
      </w:r>
      <w:r w:rsidRPr="006A3826">
        <w:rPr>
          <w:color w:val="000000"/>
          <w:sz w:val="26"/>
          <w:szCs w:val="26"/>
        </w:rPr>
        <w:t>органов местного самоуправления Советского района.</w:t>
      </w:r>
    </w:p>
    <w:p w:rsidR="00624106" w:rsidRPr="006A3826" w:rsidRDefault="00624106" w:rsidP="006A3826">
      <w:pPr>
        <w:suppressAutoHyphens/>
        <w:spacing w:line="276" w:lineRule="auto"/>
        <w:ind w:firstLine="720"/>
        <w:jc w:val="both"/>
        <w:rPr>
          <w:color w:val="000000"/>
          <w:sz w:val="26"/>
          <w:szCs w:val="26"/>
        </w:rPr>
      </w:pPr>
      <w:r w:rsidRPr="006A3826">
        <w:rPr>
          <w:color w:val="000000"/>
          <w:sz w:val="26"/>
          <w:szCs w:val="26"/>
        </w:rPr>
        <w:t>2. Повышение эффективности муниципального управления и развитие муниципальной службы Советского района.</w:t>
      </w:r>
    </w:p>
    <w:p w:rsidR="00624106" w:rsidRPr="006A3826" w:rsidRDefault="00624106" w:rsidP="006A3826">
      <w:pPr>
        <w:tabs>
          <w:tab w:val="left" w:pos="709"/>
        </w:tabs>
        <w:spacing w:line="276" w:lineRule="auto"/>
        <w:ind w:firstLine="720"/>
        <w:jc w:val="both"/>
        <w:rPr>
          <w:color w:val="000000"/>
          <w:sz w:val="26"/>
          <w:szCs w:val="26"/>
        </w:rPr>
      </w:pPr>
      <w:r w:rsidRPr="006A3826">
        <w:rPr>
          <w:color w:val="000000"/>
          <w:sz w:val="26"/>
          <w:szCs w:val="26"/>
        </w:rPr>
        <w:t>3. </w:t>
      </w:r>
      <w:r w:rsidRPr="006A3826">
        <w:rPr>
          <w:sz w:val="26"/>
          <w:szCs w:val="26"/>
          <w:lang w:eastAsia="zh-CN"/>
        </w:rPr>
        <w:t>Создание условий для развития форм непосредственного осуществления населением местного самоуправления и участия населения в осуществлении местного самоуправления.</w:t>
      </w:r>
    </w:p>
    <w:p w:rsidR="00624106" w:rsidRPr="006A3826" w:rsidRDefault="00624106" w:rsidP="006A3826">
      <w:pPr>
        <w:spacing w:line="276" w:lineRule="auto"/>
        <w:ind w:firstLine="720"/>
        <w:jc w:val="both"/>
        <w:rPr>
          <w:b/>
          <w:sz w:val="26"/>
          <w:szCs w:val="26"/>
        </w:rPr>
      </w:pPr>
      <w:r w:rsidRPr="006A3826">
        <w:rPr>
          <w:b/>
          <w:sz w:val="26"/>
          <w:szCs w:val="26"/>
        </w:rPr>
        <w:t>Задачи программы:</w:t>
      </w:r>
    </w:p>
    <w:p w:rsidR="00624106" w:rsidRPr="006A3826" w:rsidRDefault="00624106" w:rsidP="006A3826">
      <w:pPr>
        <w:suppressAutoHyphens/>
        <w:spacing w:line="276" w:lineRule="auto"/>
        <w:ind w:firstLine="720"/>
        <w:jc w:val="both"/>
        <w:rPr>
          <w:color w:val="000000"/>
          <w:sz w:val="26"/>
          <w:szCs w:val="26"/>
        </w:rPr>
      </w:pPr>
      <w:r w:rsidRPr="006A3826">
        <w:rPr>
          <w:color w:val="000000"/>
          <w:sz w:val="26"/>
          <w:szCs w:val="26"/>
        </w:rPr>
        <w:t>1. Обеспечение эффективной деятельности органов местного самоуправления Советского района.</w:t>
      </w:r>
    </w:p>
    <w:p w:rsidR="00624106" w:rsidRPr="006A3826" w:rsidRDefault="00624106" w:rsidP="006A3826">
      <w:pPr>
        <w:suppressAutoHyphens/>
        <w:spacing w:line="276" w:lineRule="auto"/>
        <w:ind w:firstLine="720"/>
        <w:jc w:val="both"/>
        <w:rPr>
          <w:color w:val="000000"/>
          <w:sz w:val="26"/>
          <w:szCs w:val="26"/>
        </w:rPr>
      </w:pPr>
      <w:r w:rsidRPr="006A3826">
        <w:rPr>
          <w:color w:val="000000"/>
          <w:sz w:val="26"/>
          <w:szCs w:val="26"/>
        </w:rPr>
        <w:t>2. Обеспечение устойчивого развития кадрового потенциала и повышения эффективности муниципальной службы.</w:t>
      </w:r>
    </w:p>
    <w:p w:rsidR="00624106" w:rsidRPr="006A3826" w:rsidRDefault="00624106" w:rsidP="006A3826">
      <w:pPr>
        <w:suppressAutoHyphens/>
        <w:spacing w:line="276" w:lineRule="auto"/>
        <w:ind w:firstLine="720"/>
        <w:jc w:val="both"/>
        <w:rPr>
          <w:color w:val="000000"/>
          <w:sz w:val="26"/>
          <w:szCs w:val="26"/>
        </w:rPr>
      </w:pPr>
      <w:r w:rsidRPr="006A3826">
        <w:rPr>
          <w:color w:val="000000"/>
          <w:sz w:val="26"/>
          <w:szCs w:val="26"/>
        </w:rPr>
        <w:t>3. Развитие форм непосредственного осуществления населением местного самоуправления и участия населения в осуществлении местного самоуправления.</w:t>
      </w:r>
    </w:p>
    <w:p w:rsidR="00624106" w:rsidRPr="006A3826" w:rsidRDefault="00624106" w:rsidP="006A3826">
      <w:pPr>
        <w:suppressAutoHyphens/>
        <w:spacing w:line="276" w:lineRule="auto"/>
        <w:ind w:firstLine="720"/>
        <w:jc w:val="both"/>
        <w:rPr>
          <w:color w:val="00000A"/>
          <w:sz w:val="26"/>
          <w:szCs w:val="26"/>
        </w:rPr>
      </w:pPr>
      <w:r w:rsidRPr="006A3826">
        <w:rPr>
          <w:b/>
          <w:color w:val="00000A"/>
          <w:sz w:val="26"/>
          <w:szCs w:val="26"/>
        </w:rPr>
        <w:t xml:space="preserve">  </w:t>
      </w:r>
      <w:r w:rsidRPr="006A3826">
        <w:rPr>
          <w:color w:val="00000A"/>
          <w:sz w:val="26"/>
          <w:szCs w:val="26"/>
        </w:rPr>
        <w:t xml:space="preserve">        </w:t>
      </w:r>
    </w:p>
    <w:p w:rsidR="00624106" w:rsidRPr="006A3826" w:rsidRDefault="00624106" w:rsidP="006A3826">
      <w:pPr>
        <w:ind w:firstLine="720"/>
        <w:rPr>
          <w:b/>
          <w:color w:val="00000A"/>
          <w:sz w:val="26"/>
          <w:szCs w:val="26"/>
        </w:rPr>
      </w:pPr>
      <w:r w:rsidRPr="006A3826">
        <w:rPr>
          <w:b/>
          <w:color w:val="00000A"/>
          <w:sz w:val="26"/>
          <w:szCs w:val="26"/>
        </w:rPr>
        <w:t xml:space="preserve">            3. Объемы и источники финансирования программы за 2020 год.</w:t>
      </w:r>
    </w:p>
    <w:p w:rsidR="00624106" w:rsidRPr="006A3826" w:rsidRDefault="00624106" w:rsidP="00CC29E2">
      <w:pPr>
        <w:suppressAutoHyphens/>
        <w:ind w:firstLine="567"/>
        <w:contextualSpacing/>
        <w:jc w:val="both"/>
        <w:rPr>
          <w:color w:val="00000A"/>
          <w:sz w:val="26"/>
          <w:szCs w:val="26"/>
        </w:rPr>
      </w:pPr>
    </w:p>
    <w:tbl>
      <w:tblPr>
        <w:tblW w:w="10260" w:type="dxa"/>
        <w:tblInd w:w="98" w:type="dxa"/>
        <w:tblLayout w:type="fixed"/>
        <w:tblCellMar>
          <w:left w:w="98" w:type="dxa"/>
        </w:tblCellMar>
        <w:tblLook w:val="0000"/>
      </w:tblPr>
      <w:tblGrid>
        <w:gridCol w:w="3060"/>
        <w:gridCol w:w="1559"/>
        <w:gridCol w:w="1276"/>
        <w:gridCol w:w="1276"/>
        <w:gridCol w:w="1559"/>
        <w:gridCol w:w="1530"/>
      </w:tblGrid>
      <w:tr w:rsidR="00624106" w:rsidRPr="006A3826" w:rsidTr="006A3826">
        <w:tc>
          <w:tcPr>
            <w:tcW w:w="30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624106" w:rsidRPr="006A3826" w:rsidRDefault="00624106" w:rsidP="00CC29E2">
            <w:pPr>
              <w:jc w:val="center"/>
              <w:rPr>
                <w:sz w:val="26"/>
                <w:szCs w:val="26"/>
              </w:rPr>
            </w:pPr>
            <w:r w:rsidRPr="006A3826">
              <w:rPr>
                <w:sz w:val="26"/>
                <w:szCs w:val="26"/>
              </w:rPr>
              <w:t>Источники финансирования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624106" w:rsidRPr="006A3826" w:rsidRDefault="00624106" w:rsidP="00CC29E2">
            <w:pPr>
              <w:jc w:val="center"/>
              <w:rPr>
                <w:sz w:val="26"/>
                <w:szCs w:val="26"/>
              </w:rPr>
            </w:pPr>
            <w:r w:rsidRPr="006A3826">
              <w:rPr>
                <w:sz w:val="26"/>
                <w:szCs w:val="26"/>
              </w:rPr>
              <w:t>Годовые плановые назначения</w:t>
            </w:r>
            <w:r w:rsidRPr="006A3826">
              <w:rPr>
                <w:color w:val="00000A"/>
                <w:sz w:val="26"/>
                <w:szCs w:val="26"/>
              </w:rPr>
              <w:t xml:space="preserve">*, </w:t>
            </w:r>
          </w:p>
          <w:p w:rsidR="00624106" w:rsidRPr="006A3826" w:rsidRDefault="00624106" w:rsidP="00CC29E2">
            <w:pPr>
              <w:jc w:val="center"/>
              <w:rPr>
                <w:sz w:val="26"/>
                <w:szCs w:val="26"/>
                <w:lang w:eastAsia="zh-CN"/>
              </w:rPr>
            </w:pPr>
            <w:r w:rsidRPr="006A3826">
              <w:rPr>
                <w:color w:val="00000A"/>
                <w:sz w:val="26"/>
                <w:szCs w:val="26"/>
              </w:rPr>
              <w:t>тыс. руб.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624106" w:rsidRPr="006A3826" w:rsidRDefault="00624106" w:rsidP="00CC29E2">
            <w:pPr>
              <w:jc w:val="center"/>
              <w:rPr>
                <w:color w:val="00000A"/>
                <w:sz w:val="26"/>
                <w:szCs w:val="26"/>
              </w:rPr>
            </w:pPr>
            <w:r w:rsidRPr="006A3826">
              <w:rPr>
                <w:color w:val="00000A"/>
                <w:sz w:val="26"/>
                <w:szCs w:val="26"/>
              </w:rPr>
              <w:t>Профи-</w:t>
            </w:r>
          </w:p>
          <w:p w:rsidR="00624106" w:rsidRPr="006A3826" w:rsidRDefault="00624106" w:rsidP="00CC29E2">
            <w:pPr>
              <w:jc w:val="center"/>
              <w:rPr>
                <w:sz w:val="26"/>
                <w:szCs w:val="26"/>
                <w:lang w:eastAsia="zh-CN"/>
              </w:rPr>
            </w:pPr>
            <w:r w:rsidRPr="006A3826">
              <w:rPr>
                <w:color w:val="00000A"/>
                <w:sz w:val="26"/>
                <w:szCs w:val="26"/>
              </w:rPr>
              <w:t>нанси-ровано*,</w:t>
            </w:r>
          </w:p>
          <w:p w:rsidR="00624106" w:rsidRPr="006A3826" w:rsidRDefault="00624106" w:rsidP="00CC29E2">
            <w:pPr>
              <w:jc w:val="center"/>
              <w:rPr>
                <w:sz w:val="26"/>
                <w:szCs w:val="26"/>
                <w:lang w:eastAsia="zh-CN"/>
              </w:rPr>
            </w:pPr>
            <w:r w:rsidRPr="006A3826">
              <w:rPr>
                <w:color w:val="00000A"/>
                <w:sz w:val="26"/>
                <w:szCs w:val="26"/>
              </w:rPr>
              <w:t>тыс. руб.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624106" w:rsidRPr="006A3826" w:rsidRDefault="00624106" w:rsidP="00CC29E2">
            <w:pPr>
              <w:jc w:val="center"/>
              <w:rPr>
                <w:color w:val="00000A"/>
                <w:sz w:val="26"/>
                <w:szCs w:val="26"/>
              </w:rPr>
            </w:pPr>
            <w:r w:rsidRPr="006A3826">
              <w:rPr>
                <w:color w:val="00000A"/>
                <w:sz w:val="26"/>
                <w:szCs w:val="26"/>
              </w:rPr>
              <w:t xml:space="preserve">% финанси-рования </w:t>
            </w:r>
          </w:p>
          <w:p w:rsidR="00624106" w:rsidRPr="006A3826" w:rsidRDefault="00624106" w:rsidP="00CC29E2">
            <w:pPr>
              <w:jc w:val="center"/>
              <w:rPr>
                <w:sz w:val="26"/>
                <w:szCs w:val="26"/>
                <w:lang w:eastAsia="zh-CN"/>
              </w:rPr>
            </w:pPr>
            <w:r w:rsidRPr="006A3826">
              <w:rPr>
                <w:color w:val="00000A"/>
                <w:sz w:val="26"/>
                <w:szCs w:val="26"/>
              </w:rPr>
              <w:t>к плану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624106" w:rsidRPr="006A3826" w:rsidRDefault="00624106" w:rsidP="00CC29E2">
            <w:pPr>
              <w:jc w:val="center"/>
              <w:rPr>
                <w:sz w:val="26"/>
                <w:szCs w:val="26"/>
                <w:lang w:eastAsia="zh-CN"/>
              </w:rPr>
            </w:pPr>
            <w:r w:rsidRPr="006A3826">
              <w:rPr>
                <w:sz w:val="26"/>
                <w:szCs w:val="26"/>
              </w:rPr>
              <w:t>Фактические расходы</w:t>
            </w:r>
            <w:r w:rsidRPr="006A3826">
              <w:rPr>
                <w:color w:val="00000A"/>
                <w:sz w:val="26"/>
                <w:szCs w:val="26"/>
              </w:rPr>
              <w:t>*, тыс. руб.</w:t>
            </w:r>
          </w:p>
        </w:tc>
        <w:tc>
          <w:tcPr>
            <w:tcW w:w="1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</w:tcPr>
          <w:p w:rsidR="00624106" w:rsidRPr="006A3826" w:rsidRDefault="00624106" w:rsidP="00CC29E2">
            <w:pPr>
              <w:jc w:val="center"/>
              <w:rPr>
                <w:sz w:val="26"/>
                <w:szCs w:val="26"/>
                <w:lang w:eastAsia="zh-CN"/>
              </w:rPr>
            </w:pPr>
            <w:r w:rsidRPr="006A3826">
              <w:rPr>
                <w:color w:val="00000A"/>
                <w:sz w:val="26"/>
                <w:szCs w:val="26"/>
              </w:rPr>
              <w:t>% исполнения к финанси- рованию</w:t>
            </w:r>
          </w:p>
        </w:tc>
      </w:tr>
      <w:tr w:rsidR="00624106" w:rsidRPr="006A3826" w:rsidTr="006A3826">
        <w:tc>
          <w:tcPr>
            <w:tcW w:w="30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624106" w:rsidRPr="006A3826" w:rsidRDefault="00624106" w:rsidP="00CC29E2">
            <w:pPr>
              <w:suppressAutoHyphens/>
              <w:rPr>
                <w:sz w:val="26"/>
                <w:szCs w:val="26"/>
                <w:lang w:eastAsia="zh-CN"/>
              </w:rPr>
            </w:pPr>
            <w:r w:rsidRPr="006A3826">
              <w:rPr>
                <w:color w:val="00000A"/>
                <w:sz w:val="26"/>
                <w:szCs w:val="26"/>
              </w:rPr>
              <w:t>Всего по программе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624106" w:rsidRPr="006A3826" w:rsidRDefault="00624106">
            <w:pPr>
              <w:jc w:val="center"/>
              <w:rPr>
                <w:sz w:val="26"/>
                <w:szCs w:val="26"/>
              </w:rPr>
            </w:pPr>
            <w:r w:rsidRPr="006A3826">
              <w:rPr>
                <w:sz w:val="26"/>
                <w:szCs w:val="26"/>
              </w:rPr>
              <w:t xml:space="preserve">378 581,3 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624106" w:rsidRPr="006A3826" w:rsidRDefault="00624106">
            <w:pPr>
              <w:jc w:val="center"/>
              <w:rPr>
                <w:sz w:val="26"/>
                <w:szCs w:val="26"/>
              </w:rPr>
            </w:pPr>
            <w:r w:rsidRPr="006A3826">
              <w:rPr>
                <w:sz w:val="26"/>
                <w:szCs w:val="26"/>
              </w:rPr>
              <w:t xml:space="preserve">375 521,6 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624106" w:rsidRPr="006A3826" w:rsidRDefault="00624106">
            <w:pPr>
              <w:jc w:val="center"/>
              <w:rPr>
                <w:sz w:val="26"/>
                <w:szCs w:val="26"/>
              </w:rPr>
            </w:pPr>
            <w:r w:rsidRPr="006A3826">
              <w:rPr>
                <w:sz w:val="26"/>
                <w:szCs w:val="26"/>
              </w:rPr>
              <w:t xml:space="preserve">99,2 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624106" w:rsidRPr="006A3826" w:rsidRDefault="00624106">
            <w:pPr>
              <w:jc w:val="center"/>
              <w:rPr>
                <w:sz w:val="26"/>
                <w:szCs w:val="26"/>
              </w:rPr>
            </w:pPr>
            <w:r w:rsidRPr="006A3826">
              <w:rPr>
                <w:sz w:val="26"/>
                <w:szCs w:val="26"/>
              </w:rPr>
              <w:t xml:space="preserve">375 521,6 </w:t>
            </w:r>
          </w:p>
        </w:tc>
        <w:tc>
          <w:tcPr>
            <w:tcW w:w="1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</w:tcPr>
          <w:p w:rsidR="00624106" w:rsidRPr="006A3826" w:rsidRDefault="00624106">
            <w:pPr>
              <w:jc w:val="center"/>
              <w:rPr>
                <w:sz w:val="26"/>
                <w:szCs w:val="26"/>
              </w:rPr>
            </w:pPr>
            <w:r w:rsidRPr="006A3826">
              <w:rPr>
                <w:sz w:val="26"/>
                <w:szCs w:val="26"/>
              </w:rPr>
              <w:t>100,0</w:t>
            </w:r>
          </w:p>
        </w:tc>
      </w:tr>
      <w:tr w:rsidR="00624106" w:rsidRPr="006A3826" w:rsidTr="006A3826">
        <w:tc>
          <w:tcPr>
            <w:tcW w:w="30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624106" w:rsidRPr="006A3826" w:rsidRDefault="00624106" w:rsidP="00CC29E2">
            <w:pPr>
              <w:suppressAutoHyphens/>
              <w:rPr>
                <w:sz w:val="26"/>
                <w:szCs w:val="26"/>
                <w:lang w:eastAsia="zh-CN"/>
              </w:rPr>
            </w:pPr>
            <w:r w:rsidRPr="006A3826">
              <w:rPr>
                <w:color w:val="00000A"/>
                <w:sz w:val="26"/>
                <w:szCs w:val="26"/>
              </w:rPr>
              <w:t>в том числе: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624106" w:rsidRPr="006A3826" w:rsidRDefault="00624106" w:rsidP="00CC29E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624106" w:rsidRPr="006A3826" w:rsidRDefault="00624106" w:rsidP="00CC29E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624106" w:rsidRPr="006A3826" w:rsidRDefault="00624106" w:rsidP="00CC29E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624106" w:rsidRPr="006A3826" w:rsidRDefault="00624106" w:rsidP="00CC29E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</w:tcPr>
          <w:p w:rsidR="00624106" w:rsidRPr="006A3826" w:rsidRDefault="00624106" w:rsidP="00CC29E2">
            <w:pPr>
              <w:jc w:val="center"/>
              <w:rPr>
                <w:sz w:val="26"/>
                <w:szCs w:val="26"/>
              </w:rPr>
            </w:pPr>
          </w:p>
        </w:tc>
      </w:tr>
      <w:tr w:rsidR="00624106" w:rsidRPr="006A3826" w:rsidTr="006A3826">
        <w:tc>
          <w:tcPr>
            <w:tcW w:w="30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624106" w:rsidRPr="006A3826" w:rsidRDefault="00624106" w:rsidP="00CC29E2">
            <w:pPr>
              <w:rPr>
                <w:sz w:val="26"/>
                <w:szCs w:val="26"/>
              </w:rPr>
            </w:pPr>
            <w:r w:rsidRPr="006A3826">
              <w:rPr>
                <w:color w:val="00000A"/>
                <w:sz w:val="26"/>
                <w:szCs w:val="26"/>
              </w:rPr>
              <w:t>Федеральный бюджет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624106" w:rsidRPr="006A3826" w:rsidRDefault="00624106" w:rsidP="00CC29E2">
            <w:pPr>
              <w:snapToGrid w:val="0"/>
              <w:jc w:val="center"/>
              <w:rPr>
                <w:color w:val="00000A"/>
                <w:sz w:val="26"/>
                <w:szCs w:val="26"/>
              </w:rPr>
            </w:pPr>
            <w:r w:rsidRPr="006A3826">
              <w:rPr>
                <w:color w:val="00000A"/>
                <w:sz w:val="26"/>
                <w:szCs w:val="2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624106" w:rsidRPr="006A3826" w:rsidRDefault="00624106" w:rsidP="00CC29E2">
            <w:pPr>
              <w:snapToGrid w:val="0"/>
              <w:jc w:val="center"/>
              <w:rPr>
                <w:color w:val="00000A"/>
                <w:sz w:val="26"/>
                <w:szCs w:val="26"/>
              </w:rPr>
            </w:pPr>
            <w:r w:rsidRPr="006A3826">
              <w:rPr>
                <w:color w:val="00000A"/>
                <w:sz w:val="26"/>
                <w:szCs w:val="2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624106" w:rsidRPr="006A3826" w:rsidRDefault="00624106" w:rsidP="00CC29E2">
            <w:pPr>
              <w:snapToGrid w:val="0"/>
              <w:jc w:val="center"/>
              <w:rPr>
                <w:color w:val="00000A"/>
                <w:sz w:val="26"/>
                <w:szCs w:val="26"/>
              </w:rPr>
            </w:pPr>
            <w:r w:rsidRPr="006A3826">
              <w:rPr>
                <w:color w:val="00000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624106" w:rsidRPr="006A3826" w:rsidRDefault="00624106" w:rsidP="00CC29E2">
            <w:pPr>
              <w:snapToGrid w:val="0"/>
              <w:jc w:val="center"/>
              <w:rPr>
                <w:color w:val="00000A"/>
                <w:sz w:val="26"/>
                <w:szCs w:val="26"/>
              </w:rPr>
            </w:pPr>
            <w:r w:rsidRPr="006A3826">
              <w:rPr>
                <w:color w:val="00000A"/>
                <w:sz w:val="26"/>
                <w:szCs w:val="26"/>
              </w:rPr>
              <w:t>0,0</w:t>
            </w:r>
          </w:p>
        </w:tc>
        <w:tc>
          <w:tcPr>
            <w:tcW w:w="1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</w:tcPr>
          <w:p w:rsidR="00624106" w:rsidRPr="006A3826" w:rsidRDefault="00624106" w:rsidP="00CC29E2">
            <w:pPr>
              <w:snapToGrid w:val="0"/>
              <w:jc w:val="center"/>
              <w:rPr>
                <w:color w:val="00000A"/>
                <w:sz w:val="26"/>
                <w:szCs w:val="26"/>
              </w:rPr>
            </w:pPr>
            <w:r w:rsidRPr="006A3826">
              <w:rPr>
                <w:color w:val="00000A"/>
                <w:sz w:val="26"/>
                <w:szCs w:val="26"/>
              </w:rPr>
              <w:t>0,0</w:t>
            </w:r>
          </w:p>
        </w:tc>
      </w:tr>
      <w:tr w:rsidR="00624106" w:rsidRPr="006A3826" w:rsidTr="006A3826">
        <w:tc>
          <w:tcPr>
            <w:tcW w:w="30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624106" w:rsidRPr="006A3826" w:rsidRDefault="00624106" w:rsidP="00CC29E2">
            <w:pPr>
              <w:suppressAutoHyphens/>
              <w:rPr>
                <w:color w:val="00000A"/>
                <w:sz w:val="26"/>
                <w:szCs w:val="26"/>
              </w:rPr>
            </w:pPr>
            <w:r w:rsidRPr="006A3826">
              <w:rPr>
                <w:color w:val="00000A"/>
                <w:sz w:val="26"/>
                <w:szCs w:val="26"/>
              </w:rPr>
              <w:t xml:space="preserve">Бюджет </w:t>
            </w:r>
          </w:p>
          <w:p w:rsidR="00624106" w:rsidRPr="006A3826" w:rsidRDefault="00624106" w:rsidP="00CC29E2">
            <w:pPr>
              <w:suppressAutoHyphens/>
              <w:rPr>
                <w:sz w:val="26"/>
                <w:szCs w:val="26"/>
                <w:lang w:eastAsia="zh-CN"/>
              </w:rPr>
            </w:pPr>
            <w:r w:rsidRPr="006A3826">
              <w:rPr>
                <w:color w:val="00000A"/>
                <w:sz w:val="26"/>
                <w:szCs w:val="26"/>
              </w:rPr>
              <w:t>Ханты-Мансийского  автономного  округа - Югры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624106" w:rsidRPr="006A3826" w:rsidRDefault="00624106">
            <w:pPr>
              <w:jc w:val="center"/>
              <w:rPr>
                <w:sz w:val="26"/>
                <w:szCs w:val="26"/>
              </w:rPr>
            </w:pPr>
            <w:r w:rsidRPr="006A3826">
              <w:rPr>
                <w:sz w:val="26"/>
                <w:szCs w:val="26"/>
              </w:rPr>
              <w:t xml:space="preserve">767,4 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624106" w:rsidRPr="006A3826" w:rsidRDefault="00624106">
            <w:pPr>
              <w:jc w:val="center"/>
              <w:rPr>
                <w:sz w:val="26"/>
                <w:szCs w:val="26"/>
              </w:rPr>
            </w:pPr>
            <w:r w:rsidRPr="006A3826">
              <w:rPr>
                <w:sz w:val="26"/>
                <w:szCs w:val="26"/>
              </w:rPr>
              <w:t xml:space="preserve">767,4 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624106" w:rsidRPr="006A3826" w:rsidRDefault="00624106">
            <w:pPr>
              <w:jc w:val="center"/>
              <w:rPr>
                <w:sz w:val="26"/>
                <w:szCs w:val="26"/>
              </w:rPr>
            </w:pPr>
            <w:r w:rsidRPr="006A3826">
              <w:rPr>
                <w:sz w:val="26"/>
                <w:szCs w:val="26"/>
              </w:rPr>
              <w:t xml:space="preserve">100,0 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624106" w:rsidRPr="006A3826" w:rsidRDefault="00624106">
            <w:pPr>
              <w:jc w:val="center"/>
              <w:rPr>
                <w:sz w:val="26"/>
                <w:szCs w:val="26"/>
              </w:rPr>
            </w:pPr>
            <w:r w:rsidRPr="006A3826">
              <w:rPr>
                <w:sz w:val="26"/>
                <w:szCs w:val="26"/>
              </w:rPr>
              <w:t xml:space="preserve">767,4 </w:t>
            </w:r>
          </w:p>
        </w:tc>
        <w:tc>
          <w:tcPr>
            <w:tcW w:w="1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</w:tcPr>
          <w:p w:rsidR="00624106" w:rsidRPr="006A3826" w:rsidRDefault="00624106">
            <w:pPr>
              <w:jc w:val="center"/>
              <w:rPr>
                <w:sz w:val="26"/>
                <w:szCs w:val="26"/>
              </w:rPr>
            </w:pPr>
            <w:r w:rsidRPr="006A3826">
              <w:rPr>
                <w:sz w:val="26"/>
                <w:szCs w:val="26"/>
              </w:rPr>
              <w:t>100,0</w:t>
            </w:r>
          </w:p>
        </w:tc>
      </w:tr>
      <w:tr w:rsidR="00624106" w:rsidRPr="006A3826" w:rsidTr="006A3826">
        <w:tc>
          <w:tcPr>
            <w:tcW w:w="30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624106" w:rsidRPr="006A3826" w:rsidRDefault="00624106" w:rsidP="00ED2B17">
            <w:pPr>
              <w:suppressAutoHyphens/>
              <w:spacing w:line="264" w:lineRule="auto"/>
              <w:rPr>
                <w:sz w:val="26"/>
                <w:szCs w:val="26"/>
                <w:lang w:eastAsia="zh-CN"/>
              </w:rPr>
            </w:pPr>
            <w:r w:rsidRPr="006A3826">
              <w:rPr>
                <w:color w:val="00000A"/>
                <w:sz w:val="26"/>
                <w:szCs w:val="26"/>
              </w:rPr>
              <w:t xml:space="preserve">Бюджет </w:t>
            </w:r>
          </w:p>
          <w:p w:rsidR="00624106" w:rsidRPr="006A3826" w:rsidRDefault="00624106" w:rsidP="00ED2B17">
            <w:pPr>
              <w:suppressAutoHyphens/>
              <w:spacing w:line="264" w:lineRule="auto"/>
              <w:rPr>
                <w:sz w:val="26"/>
                <w:szCs w:val="26"/>
                <w:lang w:eastAsia="zh-CN"/>
              </w:rPr>
            </w:pPr>
            <w:r w:rsidRPr="006A3826">
              <w:rPr>
                <w:color w:val="00000A"/>
                <w:sz w:val="26"/>
                <w:szCs w:val="26"/>
              </w:rPr>
              <w:t>Советского района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624106" w:rsidRPr="006A3826" w:rsidRDefault="00624106">
            <w:pPr>
              <w:jc w:val="center"/>
              <w:rPr>
                <w:sz w:val="26"/>
                <w:szCs w:val="26"/>
              </w:rPr>
            </w:pPr>
            <w:r w:rsidRPr="006A3826">
              <w:rPr>
                <w:sz w:val="26"/>
                <w:szCs w:val="26"/>
              </w:rPr>
              <w:t xml:space="preserve">377 813,9 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624106" w:rsidRPr="006A3826" w:rsidRDefault="00624106">
            <w:pPr>
              <w:jc w:val="center"/>
              <w:rPr>
                <w:sz w:val="26"/>
                <w:szCs w:val="26"/>
              </w:rPr>
            </w:pPr>
            <w:r w:rsidRPr="006A3826">
              <w:rPr>
                <w:sz w:val="26"/>
                <w:szCs w:val="26"/>
              </w:rPr>
              <w:t xml:space="preserve">374 754,2 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624106" w:rsidRPr="006A3826" w:rsidRDefault="00624106">
            <w:pPr>
              <w:jc w:val="center"/>
              <w:rPr>
                <w:sz w:val="26"/>
                <w:szCs w:val="26"/>
              </w:rPr>
            </w:pPr>
            <w:r w:rsidRPr="006A3826">
              <w:rPr>
                <w:sz w:val="26"/>
                <w:szCs w:val="26"/>
              </w:rPr>
              <w:t xml:space="preserve">99,2 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624106" w:rsidRPr="006A3826" w:rsidRDefault="00624106">
            <w:pPr>
              <w:jc w:val="center"/>
              <w:rPr>
                <w:sz w:val="26"/>
                <w:szCs w:val="26"/>
              </w:rPr>
            </w:pPr>
            <w:r w:rsidRPr="006A3826">
              <w:rPr>
                <w:sz w:val="26"/>
                <w:szCs w:val="26"/>
              </w:rPr>
              <w:t xml:space="preserve">374 754,2 </w:t>
            </w:r>
          </w:p>
        </w:tc>
        <w:tc>
          <w:tcPr>
            <w:tcW w:w="1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</w:tcPr>
          <w:p w:rsidR="00624106" w:rsidRPr="006A3826" w:rsidRDefault="00624106">
            <w:pPr>
              <w:jc w:val="center"/>
              <w:rPr>
                <w:sz w:val="26"/>
                <w:szCs w:val="26"/>
              </w:rPr>
            </w:pPr>
            <w:r w:rsidRPr="006A3826">
              <w:rPr>
                <w:sz w:val="26"/>
                <w:szCs w:val="26"/>
              </w:rPr>
              <w:t>100,0</w:t>
            </w:r>
          </w:p>
        </w:tc>
      </w:tr>
    </w:tbl>
    <w:p w:rsidR="00624106" w:rsidRPr="006A3826" w:rsidRDefault="00624106" w:rsidP="00581F9D">
      <w:pPr>
        <w:pStyle w:val="BodyTextIndent"/>
        <w:tabs>
          <w:tab w:val="left" w:pos="0"/>
          <w:tab w:val="left" w:pos="851"/>
        </w:tabs>
        <w:spacing w:after="0"/>
        <w:ind w:left="0"/>
        <w:rPr>
          <w:sz w:val="26"/>
          <w:szCs w:val="26"/>
        </w:rPr>
      </w:pPr>
    </w:p>
    <w:p w:rsidR="00624106" w:rsidRPr="006A3826" w:rsidRDefault="00624106" w:rsidP="006A3826">
      <w:pPr>
        <w:pStyle w:val="BodyTextIndent"/>
        <w:tabs>
          <w:tab w:val="left" w:pos="0"/>
          <w:tab w:val="left" w:pos="851"/>
        </w:tabs>
        <w:spacing w:after="0"/>
        <w:ind w:left="0"/>
        <w:jc w:val="both"/>
        <w:rPr>
          <w:sz w:val="26"/>
          <w:szCs w:val="26"/>
          <w:lang w:eastAsia="zh-CN"/>
        </w:rPr>
      </w:pPr>
      <w:r w:rsidRPr="006A3826">
        <w:rPr>
          <w:sz w:val="26"/>
          <w:szCs w:val="26"/>
        </w:rPr>
        <w:t>*</w:t>
      </w:r>
      <w:r w:rsidRPr="006A3826">
        <w:rPr>
          <w:sz w:val="26"/>
          <w:szCs w:val="26"/>
          <w:lang w:eastAsia="zh-CN"/>
        </w:rPr>
        <w:t>- ( по данным Финансово-экономического  управления администрации Советского района)</w:t>
      </w:r>
    </w:p>
    <w:p w:rsidR="00624106" w:rsidRDefault="00624106" w:rsidP="007F0618">
      <w:pPr>
        <w:jc w:val="center"/>
        <w:rPr>
          <w:b/>
          <w:color w:val="00000A"/>
          <w:sz w:val="26"/>
          <w:szCs w:val="26"/>
        </w:rPr>
      </w:pPr>
    </w:p>
    <w:p w:rsidR="00624106" w:rsidRPr="006A3826" w:rsidRDefault="00624106" w:rsidP="007F0618">
      <w:pPr>
        <w:jc w:val="center"/>
        <w:rPr>
          <w:b/>
          <w:color w:val="00000A"/>
          <w:sz w:val="26"/>
          <w:szCs w:val="26"/>
        </w:rPr>
      </w:pPr>
      <w:r w:rsidRPr="006A3826">
        <w:rPr>
          <w:b/>
          <w:color w:val="00000A"/>
          <w:sz w:val="26"/>
          <w:szCs w:val="26"/>
        </w:rPr>
        <w:t>4. Выполнение мероприятий программы за 2020 год</w:t>
      </w:r>
    </w:p>
    <w:p w:rsidR="00624106" w:rsidRPr="006A3826" w:rsidRDefault="00624106" w:rsidP="00C12671">
      <w:pPr>
        <w:suppressAutoHyphens/>
        <w:contextualSpacing/>
        <w:jc w:val="both"/>
        <w:rPr>
          <w:color w:val="00000A"/>
          <w:sz w:val="26"/>
          <w:szCs w:val="26"/>
        </w:rPr>
      </w:pPr>
    </w:p>
    <w:tbl>
      <w:tblPr>
        <w:tblW w:w="10080" w:type="dxa"/>
        <w:tblInd w:w="98" w:type="dxa"/>
        <w:tblLayout w:type="fixed"/>
        <w:tblCellMar>
          <w:left w:w="98" w:type="dxa"/>
        </w:tblCellMar>
        <w:tblLook w:val="0000"/>
      </w:tblPr>
      <w:tblGrid>
        <w:gridCol w:w="567"/>
        <w:gridCol w:w="2977"/>
        <w:gridCol w:w="1701"/>
        <w:gridCol w:w="4835"/>
      </w:tblGrid>
      <w:tr w:rsidR="00624106" w:rsidRPr="006A3826" w:rsidTr="006A3826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624106" w:rsidRPr="006A3826" w:rsidRDefault="00624106" w:rsidP="007A5B26">
            <w:pPr>
              <w:suppressAutoHyphens/>
              <w:jc w:val="center"/>
              <w:rPr>
                <w:sz w:val="26"/>
                <w:szCs w:val="26"/>
                <w:lang w:eastAsia="zh-CN"/>
              </w:rPr>
            </w:pPr>
            <w:r w:rsidRPr="006A3826">
              <w:rPr>
                <w:color w:val="00000A"/>
                <w:sz w:val="26"/>
                <w:szCs w:val="26"/>
              </w:rPr>
              <w:t>№ п/п</w:t>
            </w:r>
          </w:p>
        </w:tc>
        <w:tc>
          <w:tcPr>
            <w:tcW w:w="29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624106" w:rsidRPr="006A3826" w:rsidRDefault="00624106" w:rsidP="005C7D5D">
            <w:pPr>
              <w:suppressAutoHyphens/>
              <w:jc w:val="center"/>
              <w:rPr>
                <w:sz w:val="26"/>
                <w:szCs w:val="26"/>
                <w:lang w:eastAsia="zh-CN"/>
              </w:rPr>
            </w:pPr>
            <w:r w:rsidRPr="006A3826">
              <w:rPr>
                <w:color w:val="00000A"/>
                <w:sz w:val="26"/>
                <w:szCs w:val="26"/>
              </w:rPr>
              <w:t>Наименование мероприятий программы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624106" w:rsidRPr="006A3826" w:rsidRDefault="00624106" w:rsidP="00CB6A75">
            <w:pPr>
              <w:suppressAutoHyphens/>
              <w:jc w:val="center"/>
              <w:rPr>
                <w:color w:val="00000A"/>
                <w:sz w:val="26"/>
                <w:szCs w:val="26"/>
              </w:rPr>
            </w:pPr>
            <w:r w:rsidRPr="006A3826">
              <w:rPr>
                <w:color w:val="00000A"/>
                <w:sz w:val="26"/>
                <w:szCs w:val="26"/>
              </w:rPr>
              <w:t xml:space="preserve">Фактические расходы, </w:t>
            </w:r>
          </w:p>
          <w:p w:rsidR="00624106" w:rsidRPr="006A3826" w:rsidRDefault="00624106" w:rsidP="00C12671">
            <w:pPr>
              <w:suppressAutoHyphens/>
              <w:jc w:val="center"/>
              <w:rPr>
                <w:color w:val="00000A"/>
                <w:sz w:val="26"/>
                <w:szCs w:val="26"/>
              </w:rPr>
            </w:pPr>
            <w:r w:rsidRPr="006A3826">
              <w:rPr>
                <w:color w:val="00000A"/>
                <w:sz w:val="26"/>
                <w:szCs w:val="26"/>
              </w:rPr>
              <w:t>тыс. руб.</w:t>
            </w:r>
          </w:p>
        </w:tc>
        <w:tc>
          <w:tcPr>
            <w:tcW w:w="4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</w:tcPr>
          <w:p w:rsidR="00624106" w:rsidRPr="006A3826" w:rsidRDefault="00624106" w:rsidP="00CB6A75">
            <w:pPr>
              <w:suppressAutoHyphens/>
              <w:jc w:val="center"/>
              <w:rPr>
                <w:sz w:val="26"/>
                <w:szCs w:val="26"/>
                <w:lang w:eastAsia="zh-CN"/>
              </w:rPr>
            </w:pPr>
            <w:r w:rsidRPr="006A3826">
              <w:rPr>
                <w:color w:val="00000A"/>
                <w:sz w:val="26"/>
                <w:szCs w:val="26"/>
              </w:rPr>
              <w:t xml:space="preserve">Информация </w:t>
            </w:r>
          </w:p>
          <w:p w:rsidR="00624106" w:rsidRPr="006A3826" w:rsidRDefault="00624106" w:rsidP="00CB6A75">
            <w:pPr>
              <w:suppressAutoHyphens/>
              <w:jc w:val="center"/>
              <w:rPr>
                <w:sz w:val="26"/>
                <w:szCs w:val="26"/>
                <w:lang w:eastAsia="zh-CN"/>
              </w:rPr>
            </w:pPr>
            <w:r w:rsidRPr="006A3826">
              <w:rPr>
                <w:color w:val="00000A"/>
                <w:sz w:val="26"/>
                <w:szCs w:val="26"/>
              </w:rPr>
              <w:t>о выполнении  мероприятий</w:t>
            </w:r>
          </w:p>
        </w:tc>
      </w:tr>
      <w:tr w:rsidR="00624106" w:rsidRPr="006A3826" w:rsidTr="006A3826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624106" w:rsidRPr="006A3826" w:rsidRDefault="00624106" w:rsidP="001D1E95">
            <w:pPr>
              <w:pStyle w:val="ListParagraph"/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624106" w:rsidRPr="006A3826" w:rsidRDefault="00624106" w:rsidP="00D3494C">
            <w:pPr>
              <w:rPr>
                <w:sz w:val="26"/>
                <w:szCs w:val="26"/>
              </w:rPr>
            </w:pPr>
            <w:r w:rsidRPr="006A3826">
              <w:rPr>
                <w:sz w:val="26"/>
                <w:szCs w:val="26"/>
              </w:rPr>
              <w:t xml:space="preserve">Содержание работников органов местного самоуправления Советского района 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624106" w:rsidRPr="006A3826" w:rsidRDefault="00624106" w:rsidP="008909D1">
            <w:pPr>
              <w:suppressAutoHyphens/>
              <w:snapToGrid w:val="0"/>
              <w:jc w:val="center"/>
              <w:rPr>
                <w:color w:val="00000A"/>
                <w:sz w:val="26"/>
                <w:szCs w:val="26"/>
                <w:highlight w:val="yellow"/>
              </w:rPr>
            </w:pPr>
            <w:r w:rsidRPr="006A3826">
              <w:rPr>
                <w:color w:val="00000A"/>
                <w:sz w:val="26"/>
                <w:szCs w:val="26"/>
              </w:rPr>
              <w:t>351594,1</w:t>
            </w:r>
          </w:p>
        </w:tc>
        <w:tc>
          <w:tcPr>
            <w:tcW w:w="4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</w:tcPr>
          <w:p w:rsidR="00624106" w:rsidRPr="006A3826" w:rsidRDefault="00624106" w:rsidP="00D3494C">
            <w:pPr>
              <w:suppressAutoHyphens/>
              <w:snapToGrid w:val="0"/>
              <w:rPr>
                <w:color w:val="000000"/>
                <w:sz w:val="26"/>
                <w:szCs w:val="26"/>
              </w:rPr>
            </w:pPr>
            <w:r w:rsidRPr="006A3826">
              <w:rPr>
                <w:color w:val="000000"/>
                <w:sz w:val="26"/>
                <w:szCs w:val="26"/>
              </w:rPr>
              <w:t>Заработная плата, налог на доходы физических лиц (НДФЛ), начисления на выплаты по оплате труда, оплата услуг связи, коммунальных  услуг, работ и услуг по содержанию имущества, приобретение основных средств, материалов и программного обеспечения.</w:t>
            </w:r>
          </w:p>
        </w:tc>
      </w:tr>
      <w:tr w:rsidR="00624106" w:rsidRPr="006A3826" w:rsidTr="006A3826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624106" w:rsidRPr="006A3826" w:rsidRDefault="00624106" w:rsidP="001D1E95">
            <w:pPr>
              <w:pStyle w:val="ListParagraph"/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624106" w:rsidRPr="006A3826" w:rsidRDefault="00624106" w:rsidP="00D3494C">
            <w:pPr>
              <w:rPr>
                <w:sz w:val="26"/>
                <w:szCs w:val="26"/>
              </w:rPr>
            </w:pPr>
            <w:r w:rsidRPr="006A3826">
              <w:rPr>
                <w:sz w:val="26"/>
                <w:szCs w:val="26"/>
              </w:rPr>
              <w:t xml:space="preserve">Исполнение государственных полномочий </w:t>
            </w:r>
          </w:p>
          <w:p w:rsidR="00624106" w:rsidRPr="006A3826" w:rsidRDefault="00624106" w:rsidP="00D3494C">
            <w:pPr>
              <w:rPr>
                <w:sz w:val="26"/>
                <w:szCs w:val="26"/>
              </w:rPr>
            </w:pPr>
            <w:r w:rsidRPr="006A3826">
              <w:rPr>
                <w:sz w:val="26"/>
                <w:szCs w:val="26"/>
              </w:rPr>
              <w:t>по хранению, комплектованию, учету и использованию архивных документов, относящихся к собственности Ханты-Мансийского автономного округа – Югры и находящихся на территории Советского района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624106" w:rsidRPr="006A3826" w:rsidRDefault="00624106" w:rsidP="008909D1">
            <w:pPr>
              <w:suppressAutoHyphens/>
              <w:snapToGrid w:val="0"/>
              <w:jc w:val="center"/>
              <w:rPr>
                <w:color w:val="00000A"/>
                <w:sz w:val="26"/>
                <w:szCs w:val="26"/>
                <w:highlight w:val="yellow"/>
              </w:rPr>
            </w:pPr>
            <w:r w:rsidRPr="006A3826">
              <w:rPr>
                <w:color w:val="00000A"/>
                <w:sz w:val="26"/>
                <w:szCs w:val="26"/>
              </w:rPr>
              <w:t>767,4</w:t>
            </w:r>
          </w:p>
        </w:tc>
        <w:tc>
          <w:tcPr>
            <w:tcW w:w="4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</w:tcPr>
          <w:p w:rsidR="00624106" w:rsidRPr="006A3826" w:rsidRDefault="00624106" w:rsidP="00D3494C">
            <w:pPr>
              <w:suppressAutoHyphens/>
              <w:snapToGrid w:val="0"/>
              <w:rPr>
                <w:color w:val="000000"/>
                <w:sz w:val="26"/>
                <w:szCs w:val="26"/>
              </w:rPr>
            </w:pPr>
            <w:r w:rsidRPr="006A3826">
              <w:rPr>
                <w:color w:val="000000"/>
                <w:sz w:val="26"/>
                <w:szCs w:val="26"/>
              </w:rPr>
              <w:t>Оплата услуг связи, коммунальных  услуг, прочих работ и услуг (подписка на периодические и справочные издания, оплата  услуг по охране здания</w:t>
            </w:r>
            <w:bookmarkStart w:id="0" w:name="_GoBack"/>
            <w:bookmarkEnd w:id="0"/>
            <w:r w:rsidRPr="006A3826">
              <w:rPr>
                <w:color w:val="000000"/>
                <w:sz w:val="26"/>
                <w:szCs w:val="26"/>
              </w:rPr>
              <w:t>,  приобретение лицензии на программу «Распорядительные документы органов власти»), приобретение основных средств, материалов и программного обеспечения.</w:t>
            </w:r>
          </w:p>
        </w:tc>
      </w:tr>
      <w:tr w:rsidR="00624106" w:rsidRPr="006A3826" w:rsidTr="006A3826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624106" w:rsidRPr="006A3826" w:rsidRDefault="00624106" w:rsidP="001D1E95">
            <w:pPr>
              <w:pStyle w:val="ListParagraph"/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624106" w:rsidRPr="006A3826" w:rsidRDefault="00624106" w:rsidP="00D3494C">
            <w:pPr>
              <w:rPr>
                <w:sz w:val="26"/>
                <w:szCs w:val="26"/>
              </w:rPr>
            </w:pPr>
            <w:r w:rsidRPr="006A3826">
              <w:rPr>
                <w:sz w:val="26"/>
                <w:szCs w:val="26"/>
              </w:rPr>
              <w:t>Организация дополнительного профессионального образования работников органов местного самоуправления Советского района</w:t>
            </w:r>
            <w:r w:rsidRPr="006A3826">
              <w:rPr>
                <w:color w:val="000000"/>
                <w:sz w:val="26"/>
                <w:szCs w:val="26"/>
              </w:rPr>
              <w:t>(в том числе  муниципальных служащих органов местного самоуправления Советского района)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624106" w:rsidRPr="006A3826" w:rsidRDefault="00624106" w:rsidP="008909D1">
            <w:pPr>
              <w:suppressAutoHyphens/>
              <w:snapToGrid w:val="0"/>
              <w:jc w:val="center"/>
              <w:rPr>
                <w:color w:val="00000A"/>
                <w:sz w:val="26"/>
                <w:szCs w:val="26"/>
                <w:highlight w:val="yellow"/>
              </w:rPr>
            </w:pPr>
            <w:r w:rsidRPr="006A3826">
              <w:rPr>
                <w:color w:val="00000A"/>
                <w:sz w:val="26"/>
                <w:szCs w:val="26"/>
              </w:rPr>
              <w:t>232,7</w:t>
            </w:r>
          </w:p>
        </w:tc>
        <w:tc>
          <w:tcPr>
            <w:tcW w:w="4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</w:tcPr>
          <w:p w:rsidR="00624106" w:rsidRPr="006A3826" w:rsidRDefault="00624106" w:rsidP="00903904">
            <w:pPr>
              <w:rPr>
                <w:color w:val="000000"/>
                <w:sz w:val="26"/>
                <w:szCs w:val="26"/>
              </w:rPr>
            </w:pPr>
            <w:r w:rsidRPr="006A3826">
              <w:rPr>
                <w:color w:val="000000"/>
                <w:sz w:val="26"/>
                <w:szCs w:val="26"/>
              </w:rPr>
              <w:t xml:space="preserve">Дополнительное профессиональное образование получили  114 работников </w:t>
            </w:r>
            <w:r w:rsidRPr="006A3826">
              <w:rPr>
                <w:sz w:val="26"/>
                <w:szCs w:val="26"/>
              </w:rPr>
              <w:t>органов местного самоуправления Советского района, в том числе:</w:t>
            </w:r>
          </w:p>
          <w:p w:rsidR="00624106" w:rsidRPr="006A3826" w:rsidRDefault="00624106" w:rsidP="00903904">
            <w:pPr>
              <w:ind w:firstLine="340"/>
              <w:rPr>
                <w:sz w:val="26"/>
                <w:szCs w:val="26"/>
              </w:rPr>
            </w:pPr>
            <w:r w:rsidRPr="006A3826">
              <w:rPr>
                <w:sz w:val="26"/>
                <w:szCs w:val="26"/>
              </w:rPr>
              <w:t xml:space="preserve">Администрация Советского района – </w:t>
            </w:r>
          </w:p>
          <w:p w:rsidR="00624106" w:rsidRPr="006A3826" w:rsidRDefault="00624106" w:rsidP="00903904">
            <w:pPr>
              <w:ind w:firstLine="340"/>
              <w:rPr>
                <w:sz w:val="26"/>
                <w:szCs w:val="26"/>
              </w:rPr>
            </w:pPr>
            <w:r w:rsidRPr="006A3826">
              <w:rPr>
                <w:sz w:val="26"/>
                <w:szCs w:val="26"/>
              </w:rPr>
              <w:t>61 человек;</w:t>
            </w:r>
          </w:p>
          <w:p w:rsidR="00624106" w:rsidRPr="006A3826" w:rsidRDefault="00624106" w:rsidP="00903904">
            <w:pPr>
              <w:ind w:firstLine="340"/>
              <w:rPr>
                <w:sz w:val="26"/>
                <w:szCs w:val="26"/>
              </w:rPr>
            </w:pPr>
            <w:r w:rsidRPr="006A3826">
              <w:rPr>
                <w:sz w:val="26"/>
                <w:szCs w:val="26"/>
              </w:rPr>
              <w:t xml:space="preserve">Управление образования – </w:t>
            </w:r>
          </w:p>
          <w:p w:rsidR="00624106" w:rsidRPr="006A3826" w:rsidRDefault="00624106" w:rsidP="00903904">
            <w:pPr>
              <w:rPr>
                <w:sz w:val="26"/>
                <w:szCs w:val="26"/>
              </w:rPr>
            </w:pPr>
            <w:r w:rsidRPr="006A3826">
              <w:rPr>
                <w:sz w:val="26"/>
                <w:szCs w:val="26"/>
              </w:rPr>
              <w:t xml:space="preserve">     29 человек;</w:t>
            </w:r>
          </w:p>
          <w:p w:rsidR="00624106" w:rsidRPr="006A3826" w:rsidRDefault="00624106" w:rsidP="00903904">
            <w:pPr>
              <w:tabs>
                <w:tab w:val="left" w:pos="540"/>
              </w:tabs>
              <w:rPr>
                <w:sz w:val="26"/>
                <w:szCs w:val="26"/>
              </w:rPr>
            </w:pPr>
            <w:r w:rsidRPr="006A3826">
              <w:rPr>
                <w:sz w:val="26"/>
                <w:szCs w:val="26"/>
              </w:rPr>
              <w:t xml:space="preserve">      Департамент социального развития – </w:t>
            </w:r>
          </w:p>
          <w:p w:rsidR="00624106" w:rsidRPr="006A3826" w:rsidRDefault="00624106" w:rsidP="00903904">
            <w:pPr>
              <w:tabs>
                <w:tab w:val="left" w:pos="540"/>
              </w:tabs>
              <w:rPr>
                <w:sz w:val="26"/>
                <w:szCs w:val="26"/>
              </w:rPr>
            </w:pPr>
            <w:r w:rsidRPr="006A3826">
              <w:rPr>
                <w:sz w:val="26"/>
                <w:szCs w:val="26"/>
              </w:rPr>
              <w:t xml:space="preserve">     13 человек;</w:t>
            </w:r>
          </w:p>
          <w:p w:rsidR="00624106" w:rsidRPr="006A3826" w:rsidRDefault="00624106" w:rsidP="00257154">
            <w:pPr>
              <w:suppressAutoHyphens/>
              <w:snapToGrid w:val="0"/>
              <w:rPr>
                <w:sz w:val="26"/>
                <w:szCs w:val="26"/>
              </w:rPr>
            </w:pPr>
            <w:r w:rsidRPr="006A3826">
              <w:rPr>
                <w:sz w:val="26"/>
                <w:szCs w:val="26"/>
              </w:rPr>
              <w:t xml:space="preserve">      Финансово-экономическое управление –   </w:t>
            </w:r>
          </w:p>
          <w:p w:rsidR="00624106" w:rsidRPr="006A3826" w:rsidRDefault="00624106" w:rsidP="00257154">
            <w:pPr>
              <w:suppressAutoHyphens/>
              <w:snapToGrid w:val="0"/>
              <w:rPr>
                <w:sz w:val="26"/>
                <w:szCs w:val="26"/>
                <w:highlight w:val="yellow"/>
              </w:rPr>
            </w:pPr>
            <w:r w:rsidRPr="006A3826">
              <w:rPr>
                <w:sz w:val="26"/>
                <w:szCs w:val="26"/>
              </w:rPr>
              <w:t xml:space="preserve">     11 человек.</w:t>
            </w:r>
          </w:p>
        </w:tc>
      </w:tr>
      <w:tr w:rsidR="00624106" w:rsidRPr="006A3826" w:rsidTr="006A3826">
        <w:trPr>
          <w:trHeight w:val="274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624106" w:rsidRPr="006A3826" w:rsidRDefault="00624106" w:rsidP="001D1E95">
            <w:pPr>
              <w:pStyle w:val="ListParagraph"/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624106" w:rsidRPr="006A3826" w:rsidRDefault="00624106" w:rsidP="00D3494C">
            <w:pPr>
              <w:rPr>
                <w:sz w:val="26"/>
                <w:szCs w:val="26"/>
              </w:rPr>
            </w:pPr>
            <w:r w:rsidRPr="006A3826">
              <w:rPr>
                <w:sz w:val="26"/>
                <w:szCs w:val="26"/>
              </w:rPr>
              <w:t>Проведение обязательных предварительных и периодических медицинских осмотров (обследований) работников органов местного самоуправления</w:t>
            </w:r>
            <w:r w:rsidRPr="006A3826">
              <w:rPr>
                <w:color w:val="000000"/>
                <w:sz w:val="26"/>
                <w:szCs w:val="26"/>
              </w:rPr>
              <w:t>(в том числе  муниципальных служащих органов местного самоуправления Советского района)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624106" w:rsidRPr="006A3826" w:rsidRDefault="00624106" w:rsidP="008909D1">
            <w:pPr>
              <w:suppressAutoHyphens/>
              <w:snapToGrid w:val="0"/>
              <w:jc w:val="center"/>
              <w:rPr>
                <w:color w:val="00000A"/>
                <w:sz w:val="26"/>
                <w:szCs w:val="26"/>
              </w:rPr>
            </w:pPr>
            <w:r w:rsidRPr="006A3826">
              <w:rPr>
                <w:color w:val="00000A"/>
                <w:sz w:val="26"/>
                <w:szCs w:val="26"/>
              </w:rPr>
              <w:t>31,2</w:t>
            </w:r>
          </w:p>
        </w:tc>
        <w:tc>
          <w:tcPr>
            <w:tcW w:w="4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</w:tcPr>
          <w:p w:rsidR="00624106" w:rsidRPr="006A3826" w:rsidRDefault="00624106" w:rsidP="006119D9">
            <w:pPr>
              <w:rPr>
                <w:sz w:val="26"/>
                <w:szCs w:val="26"/>
              </w:rPr>
            </w:pPr>
            <w:r w:rsidRPr="006A3826">
              <w:rPr>
                <w:color w:val="000000"/>
                <w:sz w:val="26"/>
                <w:szCs w:val="26"/>
              </w:rPr>
              <w:t>О</w:t>
            </w:r>
            <w:r w:rsidRPr="006A3826">
              <w:rPr>
                <w:sz w:val="26"/>
                <w:szCs w:val="26"/>
              </w:rPr>
              <w:t xml:space="preserve">бязательные предварительные медицинские осмотры прошли </w:t>
            </w:r>
          </w:p>
          <w:p w:rsidR="00624106" w:rsidRPr="006A3826" w:rsidRDefault="00624106" w:rsidP="006119D9">
            <w:pPr>
              <w:rPr>
                <w:sz w:val="26"/>
                <w:szCs w:val="26"/>
              </w:rPr>
            </w:pPr>
            <w:r w:rsidRPr="006A3826">
              <w:rPr>
                <w:sz w:val="26"/>
                <w:szCs w:val="26"/>
              </w:rPr>
              <w:t xml:space="preserve">13 работников </w:t>
            </w:r>
            <w:r w:rsidRPr="006A3826">
              <w:rPr>
                <w:color w:val="000000"/>
                <w:sz w:val="26"/>
                <w:szCs w:val="26"/>
              </w:rPr>
              <w:t>органов местного самоуправления Советского района</w:t>
            </w:r>
            <w:r w:rsidRPr="006A3826">
              <w:rPr>
                <w:sz w:val="26"/>
                <w:szCs w:val="26"/>
              </w:rPr>
              <w:t xml:space="preserve">, </w:t>
            </w:r>
          </w:p>
          <w:p w:rsidR="00624106" w:rsidRPr="006A3826" w:rsidRDefault="00624106" w:rsidP="005351CF">
            <w:pPr>
              <w:rPr>
                <w:sz w:val="26"/>
                <w:szCs w:val="26"/>
              </w:rPr>
            </w:pPr>
            <w:r w:rsidRPr="006A3826">
              <w:rPr>
                <w:sz w:val="26"/>
                <w:szCs w:val="26"/>
              </w:rPr>
              <w:t xml:space="preserve">в том числе: Администрация Советского района – 11 человек, </w:t>
            </w:r>
          </w:p>
          <w:p w:rsidR="00624106" w:rsidRPr="006A3826" w:rsidRDefault="00624106" w:rsidP="005351CF">
            <w:pPr>
              <w:rPr>
                <w:color w:val="000000"/>
                <w:sz w:val="26"/>
                <w:szCs w:val="26"/>
              </w:rPr>
            </w:pPr>
            <w:r w:rsidRPr="006A3826">
              <w:rPr>
                <w:sz w:val="26"/>
                <w:szCs w:val="26"/>
              </w:rPr>
              <w:t>Управление образования – 2 человека.</w:t>
            </w:r>
          </w:p>
          <w:p w:rsidR="00624106" w:rsidRPr="006A3826" w:rsidRDefault="00624106" w:rsidP="00C350C6">
            <w:pPr>
              <w:suppressAutoHyphens/>
              <w:snapToGrid w:val="0"/>
              <w:rPr>
                <w:sz w:val="26"/>
                <w:szCs w:val="26"/>
              </w:rPr>
            </w:pPr>
          </w:p>
        </w:tc>
      </w:tr>
      <w:tr w:rsidR="00624106" w:rsidRPr="006A3826" w:rsidTr="006A3826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624106" w:rsidRPr="006A3826" w:rsidRDefault="00624106" w:rsidP="001D1E95">
            <w:pPr>
              <w:pStyle w:val="ListParagraph"/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624106" w:rsidRPr="006A3826" w:rsidRDefault="00624106" w:rsidP="00D3494C">
            <w:pPr>
              <w:rPr>
                <w:sz w:val="26"/>
                <w:szCs w:val="26"/>
              </w:rPr>
            </w:pPr>
            <w:r w:rsidRPr="006A3826">
              <w:rPr>
                <w:sz w:val="26"/>
                <w:szCs w:val="26"/>
              </w:rPr>
              <w:t>Осуществление выплат Почетным гражданам Советского района в соответствии с решением Думы Советского района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624106" w:rsidRPr="006A3826" w:rsidRDefault="00624106" w:rsidP="008909D1">
            <w:pPr>
              <w:suppressAutoHyphens/>
              <w:snapToGrid w:val="0"/>
              <w:jc w:val="center"/>
              <w:rPr>
                <w:color w:val="00000A"/>
                <w:sz w:val="26"/>
                <w:szCs w:val="26"/>
              </w:rPr>
            </w:pPr>
            <w:r w:rsidRPr="006A3826">
              <w:rPr>
                <w:color w:val="00000A"/>
                <w:sz w:val="26"/>
                <w:szCs w:val="26"/>
              </w:rPr>
              <w:t>1403,4</w:t>
            </w:r>
          </w:p>
        </w:tc>
        <w:tc>
          <w:tcPr>
            <w:tcW w:w="4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</w:tcPr>
          <w:p w:rsidR="00624106" w:rsidRPr="006A3826" w:rsidRDefault="00624106" w:rsidP="00280C48">
            <w:pPr>
              <w:suppressAutoHyphens/>
              <w:snapToGrid w:val="0"/>
              <w:rPr>
                <w:color w:val="000000"/>
                <w:sz w:val="26"/>
                <w:szCs w:val="26"/>
              </w:rPr>
            </w:pPr>
            <w:r w:rsidRPr="006A3826">
              <w:rPr>
                <w:color w:val="000000"/>
                <w:sz w:val="26"/>
                <w:szCs w:val="26"/>
              </w:rPr>
              <w:t xml:space="preserve">Произведена выплата Почетным гражданам Советского района, в соответствии с решением Думы Советского района. </w:t>
            </w:r>
          </w:p>
          <w:p w:rsidR="00624106" w:rsidRPr="006A3826" w:rsidRDefault="00624106" w:rsidP="00280C48">
            <w:pPr>
              <w:suppressAutoHyphens/>
              <w:snapToGrid w:val="0"/>
              <w:rPr>
                <w:color w:val="000000"/>
                <w:sz w:val="26"/>
                <w:szCs w:val="26"/>
              </w:rPr>
            </w:pPr>
            <w:r w:rsidRPr="006A3826">
              <w:rPr>
                <w:color w:val="000000"/>
                <w:sz w:val="26"/>
                <w:szCs w:val="26"/>
              </w:rPr>
              <w:t xml:space="preserve">Численность получателей </w:t>
            </w:r>
          </w:p>
          <w:p w:rsidR="00624106" w:rsidRPr="006A3826" w:rsidRDefault="00624106" w:rsidP="005351CF">
            <w:pPr>
              <w:suppressAutoHyphens/>
              <w:snapToGrid w:val="0"/>
              <w:rPr>
                <w:color w:val="000000"/>
                <w:sz w:val="26"/>
                <w:szCs w:val="26"/>
              </w:rPr>
            </w:pPr>
            <w:r w:rsidRPr="006A3826">
              <w:rPr>
                <w:color w:val="000000"/>
                <w:sz w:val="26"/>
                <w:szCs w:val="26"/>
              </w:rPr>
              <w:t xml:space="preserve">выплат </w:t>
            </w:r>
            <w:r w:rsidRPr="006A3826">
              <w:rPr>
                <w:sz w:val="26"/>
                <w:szCs w:val="26"/>
              </w:rPr>
              <w:t xml:space="preserve"> – 80</w:t>
            </w:r>
            <w:r w:rsidRPr="006A3826">
              <w:rPr>
                <w:color w:val="000000"/>
                <w:sz w:val="26"/>
                <w:szCs w:val="26"/>
              </w:rPr>
              <w:t xml:space="preserve"> человек.</w:t>
            </w:r>
          </w:p>
        </w:tc>
      </w:tr>
      <w:tr w:rsidR="00624106" w:rsidRPr="006A3826" w:rsidTr="006A3826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624106" w:rsidRPr="006A3826" w:rsidRDefault="00624106" w:rsidP="001D1E95">
            <w:pPr>
              <w:pStyle w:val="ListParagraph"/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624106" w:rsidRPr="006A3826" w:rsidRDefault="00624106" w:rsidP="00D3494C">
            <w:pPr>
              <w:rPr>
                <w:sz w:val="26"/>
                <w:szCs w:val="26"/>
              </w:rPr>
            </w:pPr>
            <w:r w:rsidRPr="006A3826">
              <w:rPr>
                <w:sz w:val="26"/>
                <w:szCs w:val="26"/>
              </w:rPr>
              <w:t>Транспортное и хозяйственное обслуживание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624106" w:rsidRPr="006A3826" w:rsidRDefault="00624106" w:rsidP="008909D1">
            <w:pPr>
              <w:suppressAutoHyphens/>
              <w:snapToGrid w:val="0"/>
              <w:jc w:val="center"/>
              <w:rPr>
                <w:color w:val="00000A"/>
                <w:sz w:val="26"/>
                <w:szCs w:val="26"/>
              </w:rPr>
            </w:pPr>
            <w:r w:rsidRPr="006A3826">
              <w:rPr>
                <w:color w:val="00000A"/>
                <w:sz w:val="26"/>
                <w:szCs w:val="26"/>
              </w:rPr>
              <w:t>12775,7</w:t>
            </w:r>
          </w:p>
        </w:tc>
        <w:tc>
          <w:tcPr>
            <w:tcW w:w="4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</w:tcPr>
          <w:p w:rsidR="00624106" w:rsidRPr="006A3826" w:rsidRDefault="00624106" w:rsidP="00D3494C">
            <w:pPr>
              <w:suppressAutoHyphens/>
              <w:snapToGrid w:val="0"/>
              <w:rPr>
                <w:color w:val="00000A"/>
                <w:sz w:val="26"/>
                <w:szCs w:val="26"/>
              </w:rPr>
            </w:pPr>
            <w:r w:rsidRPr="006A3826">
              <w:rPr>
                <w:color w:val="00000A"/>
                <w:sz w:val="26"/>
                <w:szCs w:val="26"/>
              </w:rPr>
              <w:t xml:space="preserve">Обеспечено транспортное </w:t>
            </w:r>
            <w:r w:rsidRPr="006A3826">
              <w:rPr>
                <w:sz w:val="26"/>
                <w:szCs w:val="26"/>
              </w:rPr>
              <w:t xml:space="preserve">и хозяйственное </w:t>
            </w:r>
            <w:r w:rsidRPr="006A3826">
              <w:rPr>
                <w:color w:val="00000A"/>
                <w:sz w:val="26"/>
                <w:szCs w:val="26"/>
              </w:rPr>
              <w:t>обслуживание администрации Советского района.</w:t>
            </w:r>
          </w:p>
        </w:tc>
      </w:tr>
      <w:tr w:rsidR="00624106" w:rsidRPr="006A3826" w:rsidTr="006A3826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624106" w:rsidRPr="006A3826" w:rsidRDefault="00624106" w:rsidP="001D1E95">
            <w:pPr>
              <w:pStyle w:val="ListParagraph"/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624106" w:rsidRPr="006A3826" w:rsidRDefault="00624106" w:rsidP="00D3494C">
            <w:pPr>
              <w:jc w:val="both"/>
              <w:rPr>
                <w:sz w:val="26"/>
                <w:szCs w:val="26"/>
              </w:rPr>
            </w:pPr>
            <w:r w:rsidRPr="006A3826">
              <w:rPr>
                <w:sz w:val="26"/>
                <w:szCs w:val="26"/>
              </w:rPr>
              <w:t>Мероприятия по представлению муниципального образования Советский район в отношениях с органами местного самоуправления других муниципальных образований, органами государственной власти, гражданами и организациями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624106" w:rsidRPr="006A3826" w:rsidRDefault="00624106" w:rsidP="008909D1">
            <w:pPr>
              <w:suppressAutoHyphens/>
              <w:snapToGrid w:val="0"/>
              <w:jc w:val="center"/>
              <w:rPr>
                <w:color w:val="00000A"/>
                <w:sz w:val="26"/>
                <w:szCs w:val="26"/>
              </w:rPr>
            </w:pPr>
            <w:r w:rsidRPr="006A3826">
              <w:rPr>
                <w:color w:val="00000A"/>
                <w:sz w:val="26"/>
                <w:szCs w:val="26"/>
              </w:rPr>
              <w:t>471,6</w:t>
            </w:r>
          </w:p>
        </w:tc>
        <w:tc>
          <w:tcPr>
            <w:tcW w:w="4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</w:tcPr>
          <w:p w:rsidR="00624106" w:rsidRPr="006A3826" w:rsidRDefault="00624106" w:rsidP="00DE0AE9">
            <w:pPr>
              <w:suppressAutoHyphens/>
              <w:snapToGrid w:val="0"/>
              <w:rPr>
                <w:color w:val="00000A"/>
                <w:sz w:val="26"/>
                <w:szCs w:val="26"/>
              </w:rPr>
            </w:pPr>
            <w:r w:rsidRPr="006A3826">
              <w:rPr>
                <w:color w:val="000000"/>
                <w:sz w:val="26"/>
                <w:szCs w:val="26"/>
              </w:rPr>
              <w:t>Представление  муниципального образования  Советский район на мероприятиях.</w:t>
            </w:r>
          </w:p>
        </w:tc>
      </w:tr>
      <w:tr w:rsidR="00624106" w:rsidRPr="006A3826" w:rsidTr="006A3826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624106" w:rsidRPr="006A3826" w:rsidRDefault="00624106" w:rsidP="001D1E95">
            <w:pPr>
              <w:pStyle w:val="ListParagraph"/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624106" w:rsidRPr="006A3826" w:rsidRDefault="00624106" w:rsidP="00062172">
            <w:pPr>
              <w:rPr>
                <w:sz w:val="26"/>
                <w:szCs w:val="26"/>
              </w:rPr>
            </w:pPr>
            <w:r w:rsidRPr="006A3826">
              <w:rPr>
                <w:sz w:val="26"/>
                <w:szCs w:val="26"/>
              </w:rPr>
              <w:t>Выплата пенсии за выслугу лет лицам, замещавшим муниципальные должности Советского района и должности муниципальной службы Советского района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624106" w:rsidRPr="006A3826" w:rsidRDefault="00624106" w:rsidP="008909D1">
            <w:pPr>
              <w:suppressAutoHyphens/>
              <w:snapToGrid w:val="0"/>
              <w:jc w:val="center"/>
              <w:rPr>
                <w:color w:val="00000A"/>
                <w:sz w:val="26"/>
                <w:szCs w:val="26"/>
              </w:rPr>
            </w:pPr>
            <w:r w:rsidRPr="006A3826">
              <w:rPr>
                <w:color w:val="00000A"/>
                <w:sz w:val="26"/>
                <w:szCs w:val="26"/>
              </w:rPr>
              <w:t>8239,4</w:t>
            </w:r>
          </w:p>
        </w:tc>
        <w:tc>
          <w:tcPr>
            <w:tcW w:w="4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</w:tcPr>
          <w:p w:rsidR="00624106" w:rsidRPr="006A3826" w:rsidRDefault="00624106" w:rsidP="001D10B0">
            <w:pPr>
              <w:suppressAutoHyphens/>
              <w:snapToGrid w:val="0"/>
              <w:rPr>
                <w:color w:val="000000"/>
                <w:sz w:val="26"/>
                <w:szCs w:val="26"/>
              </w:rPr>
            </w:pPr>
            <w:r w:rsidRPr="006A3826">
              <w:rPr>
                <w:sz w:val="26"/>
                <w:szCs w:val="26"/>
              </w:rPr>
              <w:t xml:space="preserve">Выплачены </w:t>
            </w:r>
            <w:r w:rsidRPr="006A3826">
              <w:rPr>
                <w:color w:val="000000"/>
                <w:sz w:val="26"/>
                <w:szCs w:val="26"/>
              </w:rPr>
              <w:t xml:space="preserve">пенсии за выслугу лет лицам, замещавшим муниципальные должности Советского района и должности муниципальной службы Советского района. Численность получателей </w:t>
            </w:r>
            <w:r w:rsidRPr="006A3826">
              <w:rPr>
                <w:sz w:val="26"/>
                <w:szCs w:val="26"/>
              </w:rPr>
              <w:t xml:space="preserve"> – </w:t>
            </w:r>
            <w:r w:rsidRPr="006A3826">
              <w:rPr>
                <w:color w:val="000000"/>
                <w:sz w:val="26"/>
                <w:szCs w:val="26"/>
              </w:rPr>
              <w:t>92 человека.</w:t>
            </w:r>
          </w:p>
          <w:p w:rsidR="00624106" w:rsidRPr="006A3826" w:rsidRDefault="00624106" w:rsidP="00C350C6">
            <w:pPr>
              <w:suppressAutoHyphens/>
              <w:snapToGrid w:val="0"/>
              <w:rPr>
                <w:sz w:val="26"/>
                <w:szCs w:val="26"/>
              </w:rPr>
            </w:pPr>
          </w:p>
        </w:tc>
      </w:tr>
      <w:tr w:rsidR="00624106" w:rsidRPr="006A3826" w:rsidTr="006A3826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624106" w:rsidRPr="006A3826" w:rsidRDefault="00624106" w:rsidP="001D1E95">
            <w:pPr>
              <w:pStyle w:val="ListParagraph"/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624106" w:rsidRPr="006A3826" w:rsidRDefault="00624106" w:rsidP="00656FB9">
            <w:pPr>
              <w:tabs>
                <w:tab w:val="left" w:pos="851"/>
                <w:tab w:val="left" w:pos="1134"/>
              </w:tabs>
              <w:autoSpaceDE w:val="0"/>
              <w:snapToGrid w:val="0"/>
              <w:jc w:val="both"/>
              <w:rPr>
                <w:sz w:val="26"/>
                <w:szCs w:val="26"/>
              </w:rPr>
            </w:pPr>
            <w:r w:rsidRPr="006A3826">
              <w:rPr>
                <w:sz w:val="26"/>
                <w:szCs w:val="26"/>
              </w:rPr>
              <w:t xml:space="preserve">Информационное обеспечение форм непосредственного осуществления населением местного самоуправления и участия населения в осуществлении местного самоуправления, </w:t>
            </w:r>
          </w:p>
          <w:p w:rsidR="00624106" w:rsidRPr="006A3826" w:rsidRDefault="00624106" w:rsidP="00656FB9">
            <w:pPr>
              <w:tabs>
                <w:tab w:val="left" w:pos="851"/>
                <w:tab w:val="left" w:pos="1134"/>
              </w:tabs>
              <w:autoSpaceDE w:val="0"/>
              <w:snapToGrid w:val="0"/>
              <w:jc w:val="both"/>
              <w:rPr>
                <w:sz w:val="26"/>
                <w:szCs w:val="26"/>
              </w:rPr>
            </w:pPr>
            <w:r w:rsidRPr="006A3826">
              <w:rPr>
                <w:sz w:val="26"/>
                <w:szCs w:val="26"/>
              </w:rPr>
              <w:t xml:space="preserve">за исключением предусмотренных </w:t>
            </w:r>
            <w:hyperlink r:id="rId7" w:history="1">
              <w:r w:rsidRPr="006A3826">
                <w:rPr>
                  <w:rStyle w:val="a"/>
                  <w:color w:val="auto"/>
                  <w:sz w:val="26"/>
                  <w:szCs w:val="26"/>
                </w:rPr>
                <w:t>статьями 22-24</w:t>
              </w:r>
            </w:hyperlink>
            <w:r w:rsidRPr="006A3826">
              <w:rPr>
                <w:sz w:val="26"/>
                <w:szCs w:val="26"/>
              </w:rPr>
              <w:t xml:space="preserve"> Федерального закона № 131-ФЗ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624106" w:rsidRPr="006A3826" w:rsidRDefault="00624106" w:rsidP="008909D1">
            <w:pPr>
              <w:pStyle w:val="Standard"/>
              <w:snapToGrid w:val="0"/>
              <w:jc w:val="center"/>
              <w:rPr>
                <w:rFonts w:cs="Times New Roman"/>
                <w:color w:val="00000A"/>
                <w:sz w:val="26"/>
                <w:szCs w:val="26"/>
                <w:shd w:val="clear" w:color="auto" w:fill="FFFFFF"/>
                <w:lang w:val="ru-RU" w:eastAsia="ru-RU"/>
              </w:rPr>
            </w:pPr>
            <w:r w:rsidRPr="006A3826">
              <w:rPr>
                <w:rFonts w:cs="Times New Roman"/>
                <w:color w:val="00000A"/>
                <w:sz w:val="26"/>
                <w:szCs w:val="26"/>
                <w:shd w:val="clear" w:color="auto" w:fill="FFFFFF"/>
                <w:lang w:val="ru-RU" w:eastAsia="ru-RU"/>
              </w:rPr>
              <w:t>6,1</w:t>
            </w:r>
          </w:p>
        </w:tc>
        <w:tc>
          <w:tcPr>
            <w:tcW w:w="4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</w:tcPr>
          <w:p w:rsidR="00624106" w:rsidRPr="006A3826" w:rsidRDefault="00624106" w:rsidP="00656FB9">
            <w:pPr>
              <w:pStyle w:val="Standard"/>
              <w:tabs>
                <w:tab w:val="left" w:pos="536"/>
              </w:tabs>
              <w:snapToGrid w:val="0"/>
              <w:jc w:val="both"/>
              <w:rPr>
                <w:rFonts w:cs="Times New Roman"/>
                <w:color w:val="000000"/>
                <w:kern w:val="0"/>
                <w:sz w:val="26"/>
                <w:szCs w:val="26"/>
                <w:lang w:val="ru-RU" w:eastAsia="ru-RU"/>
              </w:rPr>
            </w:pPr>
            <w:r w:rsidRPr="006A3826">
              <w:rPr>
                <w:rFonts w:cs="Times New Roman"/>
                <w:color w:val="000000"/>
                <w:sz w:val="26"/>
                <w:szCs w:val="26"/>
                <w:lang w:val="ru-RU"/>
              </w:rPr>
              <w:t xml:space="preserve">В 2020 году информационное обеспечение форм </w:t>
            </w:r>
            <w:r w:rsidRPr="006A3826">
              <w:rPr>
                <w:rFonts w:cs="Times New Roman"/>
                <w:sz w:val="26"/>
                <w:szCs w:val="26"/>
                <w:lang w:val="ru-RU"/>
              </w:rPr>
              <w:t>непосредственного осуществления населением местного самоуправления и участия населения в осуществлении местного самоуправления</w:t>
            </w:r>
            <w:r w:rsidRPr="006A3826">
              <w:rPr>
                <w:rFonts w:cs="Times New Roman"/>
                <w:sz w:val="26"/>
                <w:szCs w:val="26"/>
                <w:shd w:val="clear" w:color="auto" w:fill="FFFFFF"/>
                <w:lang w:val="ru-RU"/>
              </w:rPr>
              <w:t xml:space="preserve">  составлило 281 материал.</w:t>
            </w:r>
            <w:r w:rsidRPr="006A3826">
              <w:rPr>
                <w:rFonts w:cs="Times New Roman"/>
                <w:color w:val="000000"/>
                <w:kern w:val="0"/>
                <w:sz w:val="26"/>
                <w:szCs w:val="26"/>
                <w:lang w:val="ru-RU" w:eastAsia="ru-RU"/>
              </w:rPr>
              <w:t xml:space="preserve"> </w:t>
            </w:r>
          </w:p>
          <w:p w:rsidR="00624106" w:rsidRPr="006A3826" w:rsidRDefault="00624106" w:rsidP="00656FB9">
            <w:pPr>
              <w:pStyle w:val="Standard"/>
              <w:tabs>
                <w:tab w:val="left" w:pos="536"/>
              </w:tabs>
              <w:snapToGrid w:val="0"/>
              <w:jc w:val="both"/>
              <w:rPr>
                <w:rFonts w:cs="Times New Roman"/>
                <w:kern w:val="0"/>
                <w:sz w:val="26"/>
                <w:szCs w:val="26"/>
                <w:lang w:val="ru-RU" w:eastAsia="ru-RU"/>
              </w:rPr>
            </w:pPr>
            <w:r w:rsidRPr="006A3826">
              <w:rPr>
                <w:rFonts w:cs="Times New Roman"/>
                <w:color w:val="000000"/>
                <w:kern w:val="0"/>
                <w:sz w:val="26"/>
                <w:szCs w:val="26"/>
                <w:lang w:val="ru-RU" w:eastAsia="ru-RU"/>
              </w:rPr>
              <w:t xml:space="preserve">Бюджетные средства в сумме 6,1 тыс. рублей направлены на создание информационного ролика  по развитию </w:t>
            </w:r>
            <w:r w:rsidRPr="006A3826">
              <w:rPr>
                <w:rFonts w:cs="Times New Roman"/>
                <w:color w:val="000000"/>
                <w:kern w:val="0"/>
                <w:sz w:val="26"/>
                <w:szCs w:val="26"/>
                <w:lang w:val="ru-RU"/>
              </w:rPr>
              <w:t xml:space="preserve">форм </w:t>
            </w:r>
            <w:r w:rsidRPr="006A3826">
              <w:rPr>
                <w:rFonts w:cs="Times New Roman"/>
                <w:kern w:val="0"/>
                <w:sz w:val="26"/>
                <w:szCs w:val="26"/>
                <w:lang w:val="ru-RU" w:eastAsia="ru-RU"/>
              </w:rPr>
              <w:t>непосредственного осуществления населением местного самоуправления и участия населения в осуществлении местного самоуправления.</w:t>
            </w:r>
          </w:p>
          <w:p w:rsidR="00624106" w:rsidRPr="006A3826" w:rsidRDefault="00624106" w:rsidP="00656FB9">
            <w:pPr>
              <w:pStyle w:val="Standard"/>
              <w:tabs>
                <w:tab w:val="left" w:pos="536"/>
              </w:tabs>
              <w:snapToGrid w:val="0"/>
              <w:jc w:val="both"/>
              <w:rPr>
                <w:rFonts w:cs="Times New Roman"/>
                <w:kern w:val="0"/>
                <w:sz w:val="26"/>
                <w:szCs w:val="26"/>
                <w:lang w:val="ru-RU" w:eastAsia="ru-RU"/>
              </w:rPr>
            </w:pPr>
            <w:r w:rsidRPr="006A3826">
              <w:rPr>
                <w:rFonts w:cs="Times New Roman"/>
                <w:kern w:val="0"/>
                <w:sz w:val="26"/>
                <w:szCs w:val="26"/>
                <w:lang w:val="ru-RU" w:eastAsia="ru-RU"/>
              </w:rPr>
              <w:t xml:space="preserve">Ролик транслировался </w:t>
            </w:r>
            <w:r w:rsidRPr="006A3826">
              <w:rPr>
                <w:rFonts w:cs="Times New Roman"/>
                <w:sz w:val="26"/>
                <w:szCs w:val="26"/>
                <w:shd w:val="clear" w:color="auto" w:fill="FFFFFF"/>
                <w:lang w:val="ru-RU"/>
              </w:rPr>
              <w:t>в средствах массовой  информации 6 раз.</w:t>
            </w:r>
          </w:p>
          <w:p w:rsidR="00624106" w:rsidRPr="006A3826" w:rsidRDefault="00624106" w:rsidP="00DB3645">
            <w:pPr>
              <w:pStyle w:val="Standard"/>
              <w:tabs>
                <w:tab w:val="left" w:pos="536"/>
              </w:tabs>
              <w:snapToGrid w:val="0"/>
              <w:jc w:val="both"/>
              <w:rPr>
                <w:rFonts w:cs="Times New Roman"/>
                <w:sz w:val="26"/>
                <w:szCs w:val="26"/>
                <w:shd w:val="clear" w:color="auto" w:fill="FFFFFF"/>
                <w:lang w:val="ru-RU"/>
              </w:rPr>
            </w:pPr>
          </w:p>
        </w:tc>
      </w:tr>
      <w:tr w:rsidR="00624106" w:rsidRPr="006A3826" w:rsidTr="006A3826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624106" w:rsidRPr="006A3826" w:rsidRDefault="00624106" w:rsidP="001D1E95">
            <w:pPr>
              <w:pStyle w:val="ListParagraph"/>
              <w:numPr>
                <w:ilvl w:val="0"/>
                <w:numId w:val="5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624106" w:rsidRPr="006A3826" w:rsidRDefault="00624106" w:rsidP="00656FB9">
            <w:pPr>
              <w:tabs>
                <w:tab w:val="left" w:pos="851"/>
                <w:tab w:val="left" w:pos="1134"/>
              </w:tabs>
              <w:autoSpaceDE w:val="0"/>
              <w:snapToGrid w:val="0"/>
              <w:jc w:val="both"/>
              <w:rPr>
                <w:sz w:val="26"/>
                <w:szCs w:val="26"/>
              </w:rPr>
            </w:pPr>
            <w:r w:rsidRPr="006A3826">
              <w:rPr>
                <w:color w:val="000000"/>
                <w:sz w:val="26"/>
                <w:szCs w:val="26"/>
              </w:rPr>
              <w:t>Содействие созданию на территориях городских и сельского поселений Советского района территориальных общественных самоуправлений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624106" w:rsidRPr="006A3826" w:rsidRDefault="00624106" w:rsidP="008909D1">
            <w:pPr>
              <w:pStyle w:val="Standard"/>
              <w:snapToGrid w:val="0"/>
              <w:jc w:val="center"/>
              <w:rPr>
                <w:rFonts w:cs="Times New Roman"/>
                <w:color w:val="00000A"/>
                <w:sz w:val="26"/>
                <w:szCs w:val="26"/>
                <w:shd w:val="clear" w:color="auto" w:fill="FFFFFF"/>
                <w:lang w:val="ru-RU" w:eastAsia="ru-RU"/>
              </w:rPr>
            </w:pPr>
            <w:r w:rsidRPr="006A3826">
              <w:rPr>
                <w:rFonts w:cs="Times New Roman"/>
                <w:color w:val="00000A"/>
                <w:sz w:val="26"/>
                <w:szCs w:val="26"/>
                <w:shd w:val="clear" w:color="auto" w:fill="FFFFFF"/>
                <w:lang w:val="ru-RU" w:eastAsia="ru-RU"/>
              </w:rPr>
              <w:t>0,0</w:t>
            </w:r>
          </w:p>
        </w:tc>
        <w:tc>
          <w:tcPr>
            <w:tcW w:w="4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</w:tcPr>
          <w:p w:rsidR="00624106" w:rsidRPr="006A3826" w:rsidRDefault="00624106" w:rsidP="006E041D">
            <w:pPr>
              <w:tabs>
                <w:tab w:val="left" w:pos="304"/>
              </w:tabs>
              <w:autoSpaceDN w:val="0"/>
              <w:jc w:val="both"/>
              <w:textAlignment w:val="baseline"/>
              <w:rPr>
                <w:sz w:val="26"/>
                <w:szCs w:val="26"/>
              </w:rPr>
            </w:pPr>
            <w:r w:rsidRPr="006A3826">
              <w:rPr>
                <w:sz w:val="26"/>
                <w:szCs w:val="26"/>
              </w:rPr>
              <w:t xml:space="preserve">1. </w:t>
            </w:r>
            <w:r w:rsidRPr="006A3826">
              <w:rPr>
                <w:sz w:val="26"/>
                <w:szCs w:val="26"/>
                <w:shd w:val="clear" w:color="auto" w:fill="FFFFFF"/>
              </w:rPr>
              <w:t xml:space="preserve">Главами поселений Советского района составлены </w:t>
            </w:r>
            <w:r w:rsidRPr="006A3826">
              <w:rPr>
                <w:sz w:val="26"/>
                <w:szCs w:val="26"/>
              </w:rPr>
              <w:t>прогнозные планы по созданию территориальных общественных самоуправлений в 2020-2021 годах.</w:t>
            </w:r>
          </w:p>
          <w:p w:rsidR="00624106" w:rsidRPr="006A3826" w:rsidRDefault="00624106" w:rsidP="006E041D">
            <w:pPr>
              <w:tabs>
                <w:tab w:val="left" w:pos="304"/>
              </w:tabs>
              <w:autoSpaceDN w:val="0"/>
              <w:ind w:left="44"/>
              <w:jc w:val="both"/>
              <w:textAlignment w:val="baseline"/>
              <w:rPr>
                <w:sz w:val="26"/>
                <w:szCs w:val="26"/>
              </w:rPr>
            </w:pPr>
            <w:r w:rsidRPr="006A3826">
              <w:rPr>
                <w:sz w:val="26"/>
                <w:szCs w:val="26"/>
                <w:shd w:val="clear" w:color="auto" w:fill="FFFFFF"/>
              </w:rPr>
              <w:t xml:space="preserve">2. Между </w:t>
            </w:r>
            <w:r w:rsidRPr="006A3826">
              <w:rPr>
                <w:sz w:val="26"/>
                <w:szCs w:val="26"/>
              </w:rPr>
              <w:t xml:space="preserve">Ассоциацией  «Региональная Ассоциация территориальных общественных самоуправлений Ханты-Мансийского автономного округа – Югры» и </w:t>
            </w:r>
            <w:r w:rsidRPr="006A3826">
              <w:rPr>
                <w:sz w:val="26"/>
                <w:szCs w:val="26"/>
                <w:shd w:val="clear" w:color="auto" w:fill="FFFFFF"/>
              </w:rPr>
              <w:t xml:space="preserve">администрацией Советского района, администрациями поселений Советского района заключены соглашения о </w:t>
            </w:r>
            <w:r w:rsidRPr="006A3826">
              <w:rPr>
                <w:bCs/>
                <w:sz w:val="26"/>
                <w:szCs w:val="26"/>
              </w:rPr>
              <w:t xml:space="preserve">взаимодействии и сотрудничестве в </w:t>
            </w:r>
            <w:r w:rsidRPr="006A3826">
              <w:rPr>
                <w:color w:val="000000"/>
                <w:sz w:val="26"/>
                <w:szCs w:val="26"/>
              </w:rPr>
              <w:t xml:space="preserve">сфере </w:t>
            </w:r>
            <w:r w:rsidRPr="006A3826">
              <w:rPr>
                <w:color w:val="000000"/>
                <w:spacing w:val="4"/>
                <w:sz w:val="26"/>
                <w:szCs w:val="26"/>
              </w:rPr>
              <w:t>развития территориального общественного самоуправления на территории Советского района.</w:t>
            </w:r>
          </w:p>
          <w:p w:rsidR="00624106" w:rsidRPr="006A3826" w:rsidRDefault="00624106" w:rsidP="006E041D">
            <w:pPr>
              <w:tabs>
                <w:tab w:val="left" w:pos="304"/>
              </w:tabs>
              <w:autoSpaceDN w:val="0"/>
              <w:ind w:left="44"/>
              <w:jc w:val="both"/>
              <w:textAlignment w:val="baseline"/>
              <w:rPr>
                <w:sz w:val="26"/>
                <w:szCs w:val="26"/>
              </w:rPr>
            </w:pPr>
            <w:r w:rsidRPr="006A3826">
              <w:rPr>
                <w:sz w:val="26"/>
                <w:szCs w:val="26"/>
              </w:rPr>
              <w:t xml:space="preserve">3. Во всех поселениях Советского района приняты решения органов местного самоуправления  о порядке организации и осуществлении территориального общественного самоуправления, разработанные на основе модельных проектов решений, предоставленных администрацией Советского района </w:t>
            </w:r>
            <w:r w:rsidRPr="006A3826">
              <w:rPr>
                <w:kern w:val="3"/>
                <w:sz w:val="26"/>
                <w:szCs w:val="26"/>
                <w:lang w:eastAsia="en-US"/>
              </w:rPr>
              <w:t>(8 муниципальных правовых актов).</w:t>
            </w:r>
            <w:r w:rsidRPr="006A3826">
              <w:rPr>
                <w:sz w:val="26"/>
                <w:szCs w:val="26"/>
              </w:rPr>
              <w:t xml:space="preserve"> </w:t>
            </w:r>
          </w:p>
          <w:p w:rsidR="00624106" w:rsidRPr="006A3826" w:rsidRDefault="00624106" w:rsidP="006E041D">
            <w:pPr>
              <w:tabs>
                <w:tab w:val="left" w:pos="304"/>
              </w:tabs>
              <w:autoSpaceDN w:val="0"/>
              <w:ind w:left="44"/>
              <w:jc w:val="both"/>
              <w:textAlignment w:val="baseline"/>
              <w:rPr>
                <w:sz w:val="26"/>
                <w:szCs w:val="26"/>
              </w:rPr>
            </w:pPr>
            <w:r w:rsidRPr="006A3826">
              <w:rPr>
                <w:sz w:val="26"/>
                <w:szCs w:val="26"/>
              </w:rPr>
              <w:t>4. Органы местного самоуправления поселений Советского района оказывают содействие инициативным группам граждан в проведении учредительных конференций (собраний) граждан по созданию территориальных общественных самоуправлений, предоставляют помещения, оказывают консультационную и методическую помощь.</w:t>
            </w:r>
          </w:p>
          <w:p w:rsidR="00624106" w:rsidRPr="006A3826" w:rsidRDefault="00624106" w:rsidP="006E041D">
            <w:pPr>
              <w:tabs>
                <w:tab w:val="left" w:pos="304"/>
              </w:tabs>
              <w:autoSpaceDN w:val="0"/>
              <w:jc w:val="both"/>
              <w:textAlignment w:val="baseline"/>
              <w:rPr>
                <w:sz w:val="26"/>
                <w:szCs w:val="26"/>
              </w:rPr>
            </w:pPr>
          </w:p>
          <w:p w:rsidR="00624106" w:rsidRPr="006A3826" w:rsidRDefault="00624106" w:rsidP="00061BF0">
            <w:pPr>
              <w:pStyle w:val="Standard"/>
              <w:tabs>
                <w:tab w:val="left" w:pos="536"/>
              </w:tabs>
              <w:snapToGrid w:val="0"/>
              <w:jc w:val="both"/>
              <w:rPr>
                <w:rFonts w:cs="Times New Roman"/>
                <w:sz w:val="26"/>
                <w:szCs w:val="26"/>
                <w:shd w:val="clear" w:color="auto" w:fill="FFFFFF"/>
                <w:lang w:val="ru-RU"/>
              </w:rPr>
            </w:pPr>
            <w:r w:rsidRPr="006A3826">
              <w:rPr>
                <w:rFonts w:cs="Times New Roman"/>
                <w:kern w:val="0"/>
                <w:sz w:val="26"/>
                <w:szCs w:val="26"/>
                <w:lang w:val="ru-RU" w:eastAsia="ru-RU"/>
              </w:rPr>
              <w:t>За 2020 год на территории Советского района создан 1 ТОС с образованием юридического лица.</w:t>
            </w:r>
          </w:p>
        </w:tc>
      </w:tr>
      <w:tr w:rsidR="00624106" w:rsidRPr="006A3826" w:rsidTr="006A3826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624106" w:rsidRPr="006A3826" w:rsidRDefault="00624106" w:rsidP="00A9445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624106" w:rsidRPr="006A3826" w:rsidRDefault="00624106" w:rsidP="003122FF">
            <w:pPr>
              <w:jc w:val="both"/>
              <w:rPr>
                <w:sz w:val="26"/>
                <w:szCs w:val="26"/>
              </w:rPr>
            </w:pPr>
            <w:r w:rsidRPr="006A3826">
              <w:rPr>
                <w:sz w:val="26"/>
                <w:szCs w:val="26"/>
              </w:rPr>
              <w:t xml:space="preserve">Проведение обучающих семинаров для руководителей и специалистов органов местного самоуправления муниципальных образований, актива территориальных общественных самоуправлений, иных жителей, принимающих участие в развитии форм непосредственного осуществления населением местного самоуправления и участия населения в осуществлении местного самоуправления, за исключением предусмотренных </w:t>
            </w:r>
            <w:hyperlink r:id="rId8" w:history="1">
              <w:r w:rsidRPr="006A3826">
                <w:rPr>
                  <w:rStyle w:val="a"/>
                  <w:color w:val="auto"/>
                  <w:sz w:val="26"/>
                  <w:szCs w:val="26"/>
                </w:rPr>
                <w:t>статьями 22-24</w:t>
              </w:r>
            </w:hyperlink>
            <w:r w:rsidRPr="006A3826">
              <w:rPr>
                <w:sz w:val="26"/>
                <w:szCs w:val="26"/>
              </w:rPr>
              <w:t xml:space="preserve"> Федерального закона № 131-ФЗ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624106" w:rsidRPr="006A3826" w:rsidRDefault="00624106" w:rsidP="008909D1">
            <w:pPr>
              <w:pStyle w:val="Standard"/>
              <w:snapToGrid w:val="0"/>
              <w:jc w:val="center"/>
              <w:rPr>
                <w:rFonts w:cs="Times New Roman"/>
                <w:color w:val="00000A"/>
                <w:sz w:val="26"/>
                <w:szCs w:val="26"/>
                <w:shd w:val="clear" w:color="auto" w:fill="FFFFFF"/>
                <w:lang w:val="ru-RU" w:eastAsia="ru-RU"/>
              </w:rPr>
            </w:pPr>
            <w:r w:rsidRPr="006A3826">
              <w:rPr>
                <w:rFonts w:cs="Times New Roman"/>
                <w:color w:val="00000A"/>
                <w:sz w:val="26"/>
                <w:szCs w:val="26"/>
                <w:shd w:val="clear" w:color="auto" w:fill="FFFFFF"/>
                <w:lang w:val="ru-RU" w:eastAsia="ru-RU"/>
              </w:rPr>
              <w:t>0,0</w:t>
            </w:r>
          </w:p>
        </w:tc>
        <w:tc>
          <w:tcPr>
            <w:tcW w:w="4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</w:tcPr>
          <w:p w:rsidR="00624106" w:rsidRPr="006A3826" w:rsidRDefault="00624106" w:rsidP="003122FF">
            <w:pPr>
              <w:pStyle w:val="Standard"/>
              <w:tabs>
                <w:tab w:val="left" w:pos="536"/>
              </w:tabs>
              <w:snapToGrid w:val="0"/>
              <w:jc w:val="both"/>
              <w:rPr>
                <w:rFonts w:cs="Times New Roman"/>
                <w:sz w:val="26"/>
                <w:szCs w:val="26"/>
                <w:shd w:val="clear" w:color="auto" w:fill="FFFFFF"/>
                <w:lang w:val="ru-RU"/>
              </w:rPr>
            </w:pPr>
            <w:r w:rsidRPr="006A3826">
              <w:rPr>
                <w:rFonts w:cs="Times New Roman"/>
                <w:sz w:val="26"/>
                <w:szCs w:val="26"/>
                <w:shd w:val="clear" w:color="auto" w:fill="FFFFFF"/>
                <w:lang w:val="ru-RU"/>
              </w:rPr>
              <w:t xml:space="preserve">1.  В 2020 году проведено 6 </w:t>
            </w:r>
            <w:r w:rsidRPr="006A3826">
              <w:rPr>
                <w:sz w:val="26"/>
                <w:szCs w:val="26"/>
                <w:lang w:val="ru-RU"/>
              </w:rPr>
              <w:t>семинаров</w:t>
            </w:r>
            <w:r w:rsidRPr="006A3826">
              <w:rPr>
                <w:rFonts w:cs="Times New Roman"/>
                <w:sz w:val="26"/>
                <w:szCs w:val="26"/>
                <w:shd w:val="clear" w:color="auto" w:fill="FFFFFF"/>
                <w:lang w:val="ru-RU"/>
              </w:rPr>
              <w:t xml:space="preserve">  в режиме видеоконференции на   темы: </w:t>
            </w:r>
          </w:p>
          <w:p w:rsidR="00624106" w:rsidRPr="006A3826" w:rsidRDefault="00624106" w:rsidP="003122FF">
            <w:pPr>
              <w:pStyle w:val="Standard"/>
              <w:tabs>
                <w:tab w:val="left" w:pos="536"/>
              </w:tabs>
              <w:snapToGrid w:val="0"/>
              <w:jc w:val="both"/>
              <w:rPr>
                <w:rFonts w:cs="Times New Roman"/>
                <w:sz w:val="26"/>
                <w:szCs w:val="26"/>
                <w:shd w:val="clear" w:color="auto" w:fill="FFFFFF"/>
                <w:lang w:val="ru-RU"/>
              </w:rPr>
            </w:pPr>
            <w:r w:rsidRPr="006A3826">
              <w:rPr>
                <w:rFonts w:cs="Times New Roman"/>
                <w:sz w:val="26"/>
                <w:szCs w:val="26"/>
                <w:shd w:val="clear" w:color="auto" w:fill="FFFFFF"/>
                <w:lang w:val="ru-RU"/>
              </w:rPr>
              <w:t>1.1. «Как на муниципальной территории выстроить эффективное местное самоуправление через местные сообщества и территориальные общественные самоуправления (ТОС)»;</w:t>
            </w:r>
          </w:p>
          <w:p w:rsidR="00624106" w:rsidRPr="006A3826" w:rsidRDefault="00624106" w:rsidP="003122FF">
            <w:pPr>
              <w:pStyle w:val="Standard"/>
              <w:tabs>
                <w:tab w:val="left" w:pos="536"/>
              </w:tabs>
              <w:snapToGrid w:val="0"/>
              <w:jc w:val="both"/>
              <w:rPr>
                <w:rFonts w:cs="Times New Roman"/>
                <w:sz w:val="26"/>
                <w:szCs w:val="26"/>
                <w:shd w:val="clear" w:color="auto" w:fill="FFFFFF"/>
                <w:lang w:val="ru-RU"/>
              </w:rPr>
            </w:pPr>
            <w:r w:rsidRPr="006A3826">
              <w:rPr>
                <w:rFonts w:cs="Times New Roman"/>
                <w:sz w:val="26"/>
                <w:szCs w:val="26"/>
                <w:shd w:val="clear" w:color="auto" w:fill="FFFFFF"/>
                <w:lang w:val="ru-RU"/>
              </w:rPr>
              <w:t xml:space="preserve"> 1.2.«Соседские сообщества в социальных сетях: как создать, продвигать группы, давая максимум пользы для жителей территорий»;</w:t>
            </w:r>
          </w:p>
          <w:p w:rsidR="00624106" w:rsidRPr="006A3826" w:rsidRDefault="00624106" w:rsidP="003122FF">
            <w:pPr>
              <w:pStyle w:val="Standard"/>
              <w:tabs>
                <w:tab w:val="left" w:pos="536"/>
              </w:tabs>
              <w:snapToGrid w:val="0"/>
              <w:jc w:val="both"/>
              <w:rPr>
                <w:rFonts w:cs="Times New Roman"/>
                <w:sz w:val="26"/>
                <w:szCs w:val="26"/>
                <w:shd w:val="clear" w:color="auto" w:fill="FFFFFF"/>
                <w:lang w:val="ru-RU"/>
              </w:rPr>
            </w:pPr>
            <w:r w:rsidRPr="006A3826">
              <w:rPr>
                <w:rFonts w:cs="Times New Roman"/>
                <w:sz w:val="26"/>
                <w:szCs w:val="26"/>
                <w:shd w:val="clear" w:color="auto" w:fill="FFFFFF"/>
                <w:lang w:val="ru-RU"/>
              </w:rPr>
              <w:t>1.3.«Цифровой муниципалитет, как применять цифровые технологии для развития территорий и местных сообществ»;</w:t>
            </w:r>
          </w:p>
          <w:p w:rsidR="00624106" w:rsidRPr="006A3826" w:rsidRDefault="00624106" w:rsidP="003122FF">
            <w:pPr>
              <w:pStyle w:val="Standard"/>
              <w:tabs>
                <w:tab w:val="left" w:pos="536"/>
              </w:tabs>
              <w:snapToGrid w:val="0"/>
              <w:jc w:val="both"/>
              <w:rPr>
                <w:rFonts w:cs="Times New Roman"/>
                <w:sz w:val="26"/>
                <w:szCs w:val="26"/>
                <w:shd w:val="clear" w:color="auto" w:fill="FFFFFF"/>
                <w:lang w:val="ru-RU"/>
              </w:rPr>
            </w:pPr>
            <w:r w:rsidRPr="006A3826">
              <w:rPr>
                <w:rFonts w:cs="Times New Roman"/>
                <w:sz w:val="26"/>
                <w:szCs w:val="26"/>
                <w:shd w:val="clear" w:color="auto" w:fill="FFFFFF"/>
                <w:lang w:val="ru-RU"/>
              </w:rPr>
              <w:t xml:space="preserve">1.4.«Эффективные модели развития местных сообществ в муниципалитетах»; </w:t>
            </w:r>
          </w:p>
          <w:p w:rsidR="00624106" w:rsidRPr="006A3826" w:rsidRDefault="00624106" w:rsidP="003122FF">
            <w:pPr>
              <w:pStyle w:val="Standard"/>
              <w:tabs>
                <w:tab w:val="left" w:pos="536"/>
              </w:tabs>
              <w:snapToGrid w:val="0"/>
              <w:jc w:val="both"/>
              <w:rPr>
                <w:rFonts w:cs="Times New Roman"/>
                <w:sz w:val="26"/>
                <w:szCs w:val="26"/>
                <w:shd w:val="clear" w:color="auto" w:fill="FFFFFF"/>
                <w:lang w:val="ru-RU"/>
              </w:rPr>
            </w:pPr>
            <w:r w:rsidRPr="006A3826">
              <w:rPr>
                <w:rFonts w:cs="Times New Roman"/>
                <w:sz w:val="26"/>
                <w:szCs w:val="26"/>
                <w:shd w:val="clear" w:color="auto" w:fill="FFFFFF"/>
                <w:lang w:val="ru-RU"/>
              </w:rPr>
              <w:t>1.5.«Вовлечение населения в формирование муниципальных благ через механизмы местного самоуправления, местных сообществ, ТОСы и опросы граждан»;</w:t>
            </w:r>
          </w:p>
          <w:p w:rsidR="00624106" w:rsidRPr="006A3826" w:rsidRDefault="00624106" w:rsidP="003122FF">
            <w:pPr>
              <w:pStyle w:val="Standard"/>
              <w:tabs>
                <w:tab w:val="left" w:pos="536"/>
              </w:tabs>
              <w:snapToGrid w:val="0"/>
              <w:jc w:val="both"/>
              <w:rPr>
                <w:rFonts w:cs="Times New Roman"/>
                <w:sz w:val="26"/>
                <w:szCs w:val="26"/>
                <w:shd w:val="clear" w:color="auto" w:fill="FFFFFF"/>
                <w:lang w:val="ru-RU"/>
              </w:rPr>
            </w:pPr>
            <w:r w:rsidRPr="006A3826">
              <w:rPr>
                <w:rFonts w:cs="Times New Roman"/>
                <w:sz w:val="26"/>
                <w:szCs w:val="26"/>
                <w:shd w:val="clear" w:color="auto" w:fill="FFFFFF"/>
                <w:lang w:val="ru-RU"/>
              </w:rPr>
              <w:t>1.6.«Современные социальные технологии для развития местных сообществ».</w:t>
            </w:r>
          </w:p>
          <w:p w:rsidR="00624106" w:rsidRPr="006A3826" w:rsidRDefault="00624106" w:rsidP="00061BF0">
            <w:pPr>
              <w:pStyle w:val="Standard"/>
              <w:tabs>
                <w:tab w:val="left" w:pos="536"/>
              </w:tabs>
              <w:snapToGrid w:val="0"/>
              <w:jc w:val="both"/>
              <w:rPr>
                <w:rFonts w:cs="Times New Roman"/>
                <w:sz w:val="26"/>
                <w:szCs w:val="26"/>
                <w:shd w:val="clear" w:color="auto" w:fill="FFFFFF"/>
                <w:lang w:val="ru-RU"/>
              </w:rPr>
            </w:pPr>
            <w:r w:rsidRPr="006A3826">
              <w:rPr>
                <w:rFonts w:cs="Times New Roman"/>
                <w:sz w:val="26"/>
                <w:szCs w:val="26"/>
                <w:shd w:val="clear" w:color="auto" w:fill="FFFFFF"/>
                <w:lang w:val="ru-RU"/>
              </w:rPr>
              <w:t>2. Проведен онлайн вебинар с руководителями профильных региональных органов государственной власти, депутатами представительных органов муниципальных образований, главами муниципальных образований, руководителями советов муниципальных образований, активом местных сообществ и ТОС.</w:t>
            </w:r>
          </w:p>
        </w:tc>
      </w:tr>
      <w:tr w:rsidR="00624106" w:rsidRPr="006A3826" w:rsidTr="006A3826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624106" w:rsidRPr="006A3826" w:rsidRDefault="00624106" w:rsidP="00C406D2">
            <w:pPr>
              <w:rPr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624106" w:rsidRPr="006A3826" w:rsidRDefault="00624106" w:rsidP="00C406D2">
            <w:pPr>
              <w:rPr>
                <w:sz w:val="26"/>
                <w:szCs w:val="26"/>
              </w:rPr>
            </w:pPr>
            <w:r w:rsidRPr="006A3826">
              <w:rPr>
                <w:sz w:val="26"/>
                <w:szCs w:val="26"/>
              </w:rPr>
              <w:t>Участие актива территориальных общественных самоуправлений, сельских старост в форумах, семинарах, конференциях, «круглых столах»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624106" w:rsidRPr="006A3826" w:rsidRDefault="00624106" w:rsidP="008909D1">
            <w:pPr>
              <w:jc w:val="center"/>
              <w:rPr>
                <w:sz w:val="26"/>
                <w:szCs w:val="26"/>
              </w:rPr>
            </w:pPr>
            <w:r w:rsidRPr="006A3826">
              <w:rPr>
                <w:sz w:val="26"/>
                <w:szCs w:val="26"/>
              </w:rPr>
              <w:t>0,0</w:t>
            </w:r>
          </w:p>
        </w:tc>
        <w:tc>
          <w:tcPr>
            <w:tcW w:w="4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</w:tcPr>
          <w:p w:rsidR="00624106" w:rsidRPr="006A3826" w:rsidRDefault="00624106" w:rsidP="00C406D2">
            <w:pPr>
              <w:rPr>
                <w:sz w:val="26"/>
                <w:szCs w:val="26"/>
              </w:rPr>
            </w:pPr>
            <w:r w:rsidRPr="006A3826">
              <w:rPr>
                <w:sz w:val="26"/>
                <w:szCs w:val="26"/>
              </w:rPr>
              <w:t>В  2020 году проведен 1 семинар и 3 «круглых стола», в том числе:</w:t>
            </w:r>
          </w:p>
          <w:p w:rsidR="00624106" w:rsidRPr="006A3826" w:rsidRDefault="00624106" w:rsidP="008909D1">
            <w:pPr>
              <w:pStyle w:val="Standard"/>
              <w:tabs>
                <w:tab w:val="left" w:pos="536"/>
              </w:tabs>
              <w:snapToGrid w:val="0"/>
              <w:jc w:val="both"/>
              <w:rPr>
                <w:rFonts w:cs="Times New Roman"/>
                <w:sz w:val="26"/>
                <w:szCs w:val="26"/>
                <w:shd w:val="clear" w:color="auto" w:fill="FFFFFF"/>
                <w:lang w:val="ru-RU"/>
              </w:rPr>
            </w:pPr>
            <w:r w:rsidRPr="006A3826">
              <w:rPr>
                <w:rFonts w:cs="Times New Roman"/>
                <w:color w:val="000000"/>
                <w:sz w:val="26"/>
                <w:szCs w:val="26"/>
                <w:lang w:val="ru-RU"/>
              </w:rPr>
              <w:t xml:space="preserve">- </w:t>
            </w:r>
            <w:r w:rsidRPr="006A3826">
              <w:rPr>
                <w:rFonts w:cs="Times New Roman"/>
                <w:sz w:val="26"/>
                <w:szCs w:val="26"/>
                <w:shd w:val="clear" w:color="auto" w:fill="FFFFFF"/>
                <w:lang w:val="ru-RU"/>
              </w:rPr>
              <w:t>1 семинар на III Гражданском форуме некоммерческих организаций  Советского района по созданию ТОСов и вовлечению граждан</w:t>
            </w:r>
            <w:r w:rsidRPr="006A3826">
              <w:rPr>
                <w:rFonts w:cs="Times New Roman"/>
                <w:sz w:val="26"/>
                <w:szCs w:val="26"/>
                <w:lang w:val="ru-RU"/>
              </w:rPr>
              <w:t xml:space="preserve"> </w:t>
            </w:r>
            <w:r w:rsidRPr="006A3826">
              <w:rPr>
                <w:rFonts w:cs="Times New Roman"/>
                <w:sz w:val="26"/>
                <w:szCs w:val="26"/>
                <w:shd w:val="clear" w:color="auto" w:fill="FFFFFF"/>
                <w:lang w:val="ru-RU"/>
              </w:rPr>
              <w:t>в осуществление местного самоуправления через инициативное бюджетирование и другие инструменты реализации проектов;</w:t>
            </w:r>
          </w:p>
          <w:p w:rsidR="00624106" w:rsidRPr="006A3826" w:rsidRDefault="00624106" w:rsidP="008909D1">
            <w:pPr>
              <w:pStyle w:val="Standard"/>
              <w:tabs>
                <w:tab w:val="left" w:pos="536"/>
              </w:tabs>
              <w:snapToGrid w:val="0"/>
              <w:jc w:val="both"/>
              <w:rPr>
                <w:rFonts w:cs="Times New Roman"/>
                <w:sz w:val="26"/>
                <w:szCs w:val="26"/>
                <w:shd w:val="clear" w:color="auto" w:fill="FFFFFF"/>
                <w:lang w:val="ru-RU"/>
              </w:rPr>
            </w:pPr>
            <w:r w:rsidRPr="006A3826">
              <w:rPr>
                <w:rFonts w:cs="Times New Roman"/>
                <w:sz w:val="26"/>
                <w:szCs w:val="26"/>
                <w:shd w:val="clear" w:color="auto" w:fill="FFFFFF"/>
                <w:lang w:val="ru-RU"/>
              </w:rPr>
              <w:t xml:space="preserve">- 1 «круглый стол» </w:t>
            </w:r>
          </w:p>
          <w:p w:rsidR="00624106" w:rsidRPr="006A3826" w:rsidRDefault="00624106" w:rsidP="008909D1">
            <w:pPr>
              <w:pStyle w:val="Standard"/>
              <w:tabs>
                <w:tab w:val="left" w:pos="536"/>
              </w:tabs>
              <w:snapToGrid w:val="0"/>
              <w:jc w:val="both"/>
              <w:rPr>
                <w:rFonts w:cs="Times New Roman"/>
                <w:sz w:val="26"/>
                <w:szCs w:val="26"/>
                <w:shd w:val="clear" w:color="auto" w:fill="FFFFFF"/>
                <w:lang w:val="ru-RU"/>
              </w:rPr>
            </w:pPr>
            <w:r w:rsidRPr="006A3826">
              <w:rPr>
                <w:rFonts w:cs="Times New Roman"/>
                <w:sz w:val="26"/>
                <w:szCs w:val="26"/>
                <w:shd w:val="clear" w:color="auto" w:fill="FFFFFF"/>
                <w:lang w:val="ru-RU"/>
              </w:rPr>
              <w:t>в г.п.Коммунистический по вопросам организации и осуществления ТОС на территории г.п. Коммунистический.</w:t>
            </w:r>
          </w:p>
          <w:p w:rsidR="00624106" w:rsidRPr="006A3826" w:rsidRDefault="00624106" w:rsidP="008909D1">
            <w:pPr>
              <w:pStyle w:val="Standard"/>
              <w:tabs>
                <w:tab w:val="left" w:pos="536"/>
              </w:tabs>
              <w:snapToGrid w:val="0"/>
              <w:jc w:val="both"/>
              <w:rPr>
                <w:rFonts w:cs="Times New Roman"/>
                <w:sz w:val="26"/>
                <w:szCs w:val="26"/>
                <w:shd w:val="clear" w:color="auto" w:fill="FFFFFF"/>
                <w:lang w:val="ru-RU"/>
              </w:rPr>
            </w:pPr>
            <w:r w:rsidRPr="006A3826">
              <w:rPr>
                <w:rFonts w:cs="Times New Roman"/>
                <w:sz w:val="26"/>
                <w:szCs w:val="26"/>
                <w:shd w:val="clear" w:color="auto" w:fill="FFFFFF"/>
                <w:lang w:val="ru-RU"/>
              </w:rPr>
              <w:t>- 2 «круглых стола» в г.п. Советский по вопросам организации и осуществления ТОС на территории г.п. Советский.</w:t>
            </w:r>
          </w:p>
          <w:p w:rsidR="00624106" w:rsidRPr="006A3826" w:rsidRDefault="00624106" w:rsidP="00C406D2">
            <w:pPr>
              <w:rPr>
                <w:sz w:val="26"/>
                <w:szCs w:val="26"/>
              </w:rPr>
            </w:pPr>
          </w:p>
        </w:tc>
      </w:tr>
    </w:tbl>
    <w:p w:rsidR="00624106" w:rsidRPr="006A3826" w:rsidRDefault="00624106" w:rsidP="00E716FC">
      <w:pPr>
        <w:suppressAutoHyphens/>
        <w:jc w:val="both"/>
        <w:rPr>
          <w:b/>
          <w:color w:val="00000A"/>
          <w:sz w:val="26"/>
          <w:szCs w:val="26"/>
        </w:rPr>
      </w:pPr>
    </w:p>
    <w:p w:rsidR="00624106" w:rsidRPr="006A3826" w:rsidRDefault="00624106" w:rsidP="006A3826">
      <w:pPr>
        <w:suppressAutoHyphens/>
        <w:jc w:val="center"/>
        <w:rPr>
          <w:b/>
          <w:color w:val="00000A"/>
          <w:sz w:val="26"/>
          <w:szCs w:val="26"/>
        </w:rPr>
      </w:pPr>
      <w:r w:rsidRPr="006A3826">
        <w:rPr>
          <w:b/>
          <w:color w:val="00000A"/>
          <w:sz w:val="26"/>
          <w:szCs w:val="26"/>
        </w:rPr>
        <w:t>5. Исполнение целевых показателей результатов реализации программы за 2020 год.</w:t>
      </w:r>
    </w:p>
    <w:p w:rsidR="00624106" w:rsidRPr="006A3826" w:rsidRDefault="00624106" w:rsidP="0035622A">
      <w:pPr>
        <w:rPr>
          <w:b/>
          <w:sz w:val="26"/>
          <w:szCs w:val="26"/>
          <w:highlight w:val="yellow"/>
        </w:rPr>
      </w:pPr>
    </w:p>
    <w:tbl>
      <w:tblPr>
        <w:tblW w:w="993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4833"/>
        <w:gridCol w:w="1418"/>
        <w:gridCol w:w="1559"/>
        <w:gridCol w:w="1559"/>
      </w:tblGrid>
      <w:tr w:rsidR="00624106" w:rsidRPr="006A3826" w:rsidTr="006A3826">
        <w:trPr>
          <w:trHeight w:val="237"/>
        </w:trPr>
        <w:tc>
          <w:tcPr>
            <w:tcW w:w="567" w:type="dxa"/>
            <w:vMerge w:val="restart"/>
          </w:tcPr>
          <w:p w:rsidR="00624106" w:rsidRPr="006A3826" w:rsidRDefault="00624106" w:rsidP="00D3494C">
            <w:pPr>
              <w:jc w:val="center"/>
              <w:rPr>
                <w:kern w:val="1"/>
                <w:sz w:val="26"/>
                <w:szCs w:val="26"/>
                <w:lang w:eastAsia="en-US"/>
              </w:rPr>
            </w:pPr>
            <w:r w:rsidRPr="006A3826">
              <w:rPr>
                <w:kern w:val="1"/>
                <w:sz w:val="26"/>
                <w:szCs w:val="26"/>
                <w:lang w:eastAsia="en-US"/>
              </w:rPr>
              <w:t>№</w:t>
            </w:r>
          </w:p>
          <w:p w:rsidR="00624106" w:rsidRPr="006A3826" w:rsidRDefault="00624106" w:rsidP="00D3494C">
            <w:pPr>
              <w:jc w:val="center"/>
              <w:rPr>
                <w:kern w:val="1"/>
                <w:sz w:val="26"/>
                <w:szCs w:val="26"/>
                <w:lang w:eastAsia="en-US"/>
              </w:rPr>
            </w:pPr>
            <w:r w:rsidRPr="006A3826">
              <w:rPr>
                <w:kern w:val="1"/>
                <w:sz w:val="26"/>
                <w:szCs w:val="26"/>
                <w:lang w:eastAsia="en-US"/>
              </w:rPr>
              <w:t>п/п</w:t>
            </w:r>
          </w:p>
        </w:tc>
        <w:tc>
          <w:tcPr>
            <w:tcW w:w="4833" w:type="dxa"/>
            <w:vMerge w:val="restart"/>
          </w:tcPr>
          <w:p w:rsidR="00624106" w:rsidRPr="006A3826" w:rsidRDefault="00624106" w:rsidP="00D3494C">
            <w:pPr>
              <w:jc w:val="center"/>
              <w:rPr>
                <w:kern w:val="1"/>
                <w:sz w:val="26"/>
                <w:szCs w:val="26"/>
                <w:lang w:eastAsia="en-US"/>
              </w:rPr>
            </w:pPr>
            <w:r w:rsidRPr="006A3826">
              <w:rPr>
                <w:kern w:val="1"/>
                <w:sz w:val="26"/>
                <w:szCs w:val="26"/>
                <w:lang w:eastAsia="en-US"/>
              </w:rPr>
              <w:t>Наименование ц</w:t>
            </w:r>
            <w:r w:rsidRPr="006A3826">
              <w:rPr>
                <w:sz w:val="26"/>
                <w:szCs w:val="26"/>
              </w:rPr>
              <w:t>елевых показателей муниципальной программы</w:t>
            </w:r>
          </w:p>
        </w:tc>
        <w:tc>
          <w:tcPr>
            <w:tcW w:w="2977" w:type="dxa"/>
            <w:gridSpan w:val="2"/>
          </w:tcPr>
          <w:p w:rsidR="00624106" w:rsidRPr="006A3826" w:rsidRDefault="00624106" w:rsidP="00D3494C">
            <w:pPr>
              <w:jc w:val="center"/>
              <w:rPr>
                <w:kern w:val="1"/>
                <w:sz w:val="26"/>
                <w:szCs w:val="26"/>
                <w:lang w:eastAsia="en-US"/>
              </w:rPr>
            </w:pPr>
            <w:r w:rsidRPr="006A3826">
              <w:rPr>
                <w:kern w:val="1"/>
                <w:sz w:val="26"/>
                <w:szCs w:val="26"/>
                <w:lang w:eastAsia="en-US"/>
              </w:rPr>
              <w:t>Значение ц</w:t>
            </w:r>
            <w:r w:rsidRPr="006A3826">
              <w:rPr>
                <w:sz w:val="26"/>
                <w:szCs w:val="26"/>
              </w:rPr>
              <w:t>елевых показателей муниципальной программы</w:t>
            </w:r>
          </w:p>
        </w:tc>
        <w:tc>
          <w:tcPr>
            <w:tcW w:w="1559" w:type="dxa"/>
            <w:vMerge w:val="restart"/>
          </w:tcPr>
          <w:p w:rsidR="00624106" w:rsidRPr="006A3826" w:rsidRDefault="00624106" w:rsidP="00D3494C">
            <w:pPr>
              <w:jc w:val="center"/>
              <w:rPr>
                <w:sz w:val="26"/>
                <w:szCs w:val="26"/>
              </w:rPr>
            </w:pPr>
            <w:r w:rsidRPr="006A3826">
              <w:rPr>
                <w:sz w:val="26"/>
                <w:szCs w:val="26"/>
              </w:rPr>
              <w:t>Степень достижения целевых значений показателей*</w:t>
            </w:r>
          </w:p>
          <w:p w:rsidR="00624106" w:rsidRPr="006A3826" w:rsidRDefault="00624106" w:rsidP="00D3494C">
            <w:pPr>
              <w:jc w:val="center"/>
              <w:rPr>
                <w:kern w:val="1"/>
                <w:sz w:val="26"/>
                <w:szCs w:val="26"/>
                <w:lang w:eastAsia="en-US"/>
              </w:rPr>
            </w:pPr>
            <w:r w:rsidRPr="006A3826">
              <w:rPr>
                <w:sz w:val="26"/>
                <w:szCs w:val="26"/>
              </w:rPr>
              <w:t>(%)</w:t>
            </w:r>
          </w:p>
        </w:tc>
      </w:tr>
      <w:tr w:rsidR="00624106" w:rsidRPr="006A3826" w:rsidTr="006A3826">
        <w:trPr>
          <w:trHeight w:val="525"/>
        </w:trPr>
        <w:tc>
          <w:tcPr>
            <w:tcW w:w="567" w:type="dxa"/>
            <w:vMerge/>
            <w:vAlign w:val="center"/>
          </w:tcPr>
          <w:p w:rsidR="00624106" w:rsidRPr="006A3826" w:rsidRDefault="00624106" w:rsidP="001F0558">
            <w:pPr>
              <w:rPr>
                <w:sz w:val="26"/>
                <w:szCs w:val="26"/>
                <w:highlight w:val="yellow"/>
              </w:rPr>
            </w:pPr>
          </w:p>
        </w:tc>
        <w:tc>
          <w:tcPr>
            <w:tcW w:w="4833" w:type="dxa"/>
            <w:vMerge/>
            <w:vAlign w:val="center"/>
          </w:tcPr>
          <w:p w:rsidR="00624106" w:rsidRPr="006A3826" w:rsidRDefault="00624106" w:rsidP="001F0558">
            <w:pPr>
              <w:rPr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</w:tcPr>
          <w:p w:rsidR="00624106" w:rsidRPr="006A3826" w:rsidRDefault="00624106" w:rsidP="00D3494C">
            <w:pPr>
              <w:jc w:val="center"/>
              <w:rPr>
                <w:kern w:val="1"/>
                <w:sz w:val="26"/>
                <w:szCs w:val="26"/>
                <w:lang w:eastAsia="en-US"/>
              </w:rPr>
            </w:pPr>
            <w:r w:rsidRPr="006A3826">
              <w:rPr>
                <w:kern w:val="1"/>
                <w:sz w:val="26"/>
                <w:szCs w:val="26"/>
                <w:lang w:eastAsia="en-US"/>
              </w:rPr>
              <w:t>по программе</w:t>
            </w:r>
          </w:p>
          <w:p w:rsidR="00624106" w:rsidRPr="006A3826" w:rsidRDefault="00624106" w:rsidP="00D3494C">
            <w:pPr>
              <w:jc w:val="center"/>
              <w:rPr>
                <w:kern w:val="1"/>
                <w:sz w:val="26"/>
                <w:szCs w:val="26"/>
                <w:lang w:eastAsia="en-US"/>
              </w:rPr>
            </w:pPr>
            <w:r w:rsidRPr="006A3826">
              <w:rPr>
                <w:kern w:val="1"/>
                <w:sz w:val="26"/>
                <w:szCs w:val="26"/>
                <w:lang w:eastAsia="en-US"/>
              </w:rPr>
              <w:t>(план)</w:t>
            </w:r>
          </w:p>
        </w:tc>
        <w:tc>
          <w:tcPr>
            <w:tcW w:w="1559" w:type="dxa"/>
          </w:tcPr>
          <w:p w:rsidR="00624106" w:rsidRPr="006A3826" w:rsidRDefault="00624106" w:rsidP="00D3494C">
            <w:pPr>
              <w:jc w:val="center"/>
              <w:rPr>
                <w:kern w:val="1"/>
                <w:sz w:val="26"/>
                <w:szCs w:val="26"/>
                <w:lang w:eastAsia="en-US"/>
              </w:rPr>
            </w:pPr>
            <w:r w:rsidRPr="006A3826">
              <w:rPr>
                <w:kern w:val="1"/>
                <w:sz w:val="26"/>
                <w:szCs w:val="26"/>
                <w:lang w:eastAsia="en-US"/>
              </w:rPr>
              <w:t>фактически</w:t>
            </w:r>
          </w:p>
          <w:p w:rsidR="00624106" w:rsidRPr="006A3826" w:rsidRDefault="00624106" w:rsidP="00D3494C">
            <w:pPr>
              <w:jc w:val="center"/>
              <w:rPr>
                <w:kern w:val="1"/>
                <w:sz w:val="26"/>
                <w:szCs w:val="26"/>
                <w:lang w:eastAsia="en-US"/>
              </w:rPr>
            </w:pPr>
            <w:r w:rsidRPr="006A3826">
              <w:rPr>
                <w:kern w:val="1"/>
                <w:sz w:val="26"/>
                <w:szCs w:val="26"/>
                <w:lang w:eastAsia="en-US"/>
              </w:rPr>
              <w:t>за отчетный период (факт)</w:t>
            </w:r>
          </w:p>
        </w:tc>
        <w:tc>
          <w:tcPr>
            <w:tcW w:w="1559" w:type="dxa"/>
            <w:vMerge/>
          </w:tcPr>
          <w:p w:rsidR="00624106" w:rsidRPr="006A3826" w:rsidRDefault="00624106" w:rsidP="001F0558">
            <w:pPr>
              <w:jc w:val="center"/>
              <w:rPr>
                <w:sz w:val="26"/>
                <w:szCs w:val="26"/>
                <w:highlight w:val="yellow"/>
              </w:rPr>
            </w:pPr>
          </w:p>
        </w:tc>
      </w:tr>
      <w:tr w:rsidR="00624106" w:rsidRPr="006A3826" w:rsidTr="006A3826">
        <w:trPr>
          <w:trHeight w:val="555"/>
        </w:trPr>
        <w:tc>
          <w:tcPr>
            <w:tcW w:w="567" w:type="dxa"/>
          </w:tcPr>
          <w:p w:rsidR="00624106" w:rsidRPr="006A3826" w:rsidRDefault="00624106" w:rsidP="00B303BC">
            <w:pPr>
              <w:pStyle w:val="ListParagraph"/>
              <w:numPr>
                <w:ilvl w:val="0"/>
                <w:numId w:val="2"/>
              </w:numPr>
              <w:jc w:val="both"/>
              <w:rPr>
                <w:sz w:val="26"/>
                <w:szCs w:val="26"/>
              </w:rPr>
            </w:pPr>
          </w:p>
        </w:tc>
        <w:tc>
          <w:tcPr>
            <w:tcW w:w="4833" w:type="dxa"/>
          </w:tcPr>
          <w:p w:rsidR="00624106" w:rsidRPr="006A3826" w:rsidRDefault="00624106" w:rsidP="00B303BC">
            <w:pPr>
              <w:rPr>
                <w:sz w:val="26"/>
                <w:szCs w:val="26"/>
              </w:rPr>
            </w:pPr>
            <w:r w:rsidRPr="006A3826">
              <w:rPr>
                <w:sz w:val="26"/>
                <w:szCs w:val="26"/>
              </w:rPr>
              <w:t>Доля фактических расходов на содержание органов местного самоуправления Советского района (без учета поселений, входящих в состав Советского района) к установленному нормативу, %</w:t>
            </w:r>
          </w:p>
        </w:tc>
        <w:tc>
          <w:tcPr>
            <w:tcW w:w="1418" w:type="dxa"/>
          </w:tcPr>
          <w:p w:rsidR="00624106" w:rsidRPr="006A3826" w:rsidRDefault="00624106" w:rsidP="00D3494C">
            <w:pPr>
              <w:jc w:val="center"/>
              <w:rPr>
                <w:sz w:val="26"/>
                <w:szCs w:val="26"/>
              </w:rPr>
            </w:pPr>
            <w:r w:rsidRPr="006A3826">
              <w:rPr>
                <w:sz w:val="26"/>
                <w:szCs w:val="26"/>
              </w:rPr>
              <w:t>80,0</w:t>
            </w:r>
          </w:p>
        </w:tc>
        <w:tc>
          <w:tcPr>
            <w:tcW w:w="1559" w:type="dxa"/>
          </w:tcPr>
          <w:p w:rsidR="00624106" w:rsidRPr="006A3826" w:rsidRDefault="00624106" w:rsidP="001F0558">
            <w:pPr>
              <w:ind w:left="-47" w:right="-107"/>
              <w:jc w:val="center"/>
              <w:rPr>
                <w:color w:val="000000"/>
                <w:sz w:val="26"/>
                <w:szCs w:val="26"/>
              </w:rPr>
            </w:pPr>
            <w:r w:rsidRPr="006A3826">
              <w:rPr>
                <w:color w:val="000000"/>
                <w:sz w:val="26"/>
                <w:szCs w:val="26"/>
              </w:rPr>
              <w:t>77,3</w:t>
            </w:r>
          </w:p>
        </w:tc>
        <w:tc>
          <w:tcPr>
            <w:tcW w:w="1559" w:type="dxa"/>
          </w:tcPr>
          <w:p w:rsidR="00624106" w:rsidRPr="006A3826" w:rsidRDefault="00624106" w:rsidP="001F0558">
            <w:pPr>
              <w:ind w:left="-47" w:right="-107"/>
              <w:jc w:val="center"/>
              <w:rPr>
                <w:color w:val="000000"/>
                <w:sz w:val="26"/>
                <w:szCs w:val="26"/>
              </w:rPr>
            </w:pPr>
            <w:r w:rsidRPr="006A3826">
              <w:rPr>
                <w:color w:val="000000"/>
                <w:sz w:val="26"/>
                <w:szCs w:val="26"/>
              </w:rPr>
              <w:t>103,5</w:t>
            </w:r>
          </w:p>
        </w:tc>
      </w:tr>
      <w:tr w:rsidR="00624106" w:rsidRPr="006A3826" w:rsidTr="006A3826">
        <w:trPr>
          <w:trHeight w:val="805"/>
        </w:trPr>
        <w:tc>
          <w:tcPr>
            <w:tcW w:w="567" w:type="dxa"/>
          </w:tcPr>
          <w:p w:rsidR="00624106" w:rsidRPr="006A3826" w:rsidRDefault="00624106" w:rsidP="00B303BC">
            <w:pPr>
              <w:pStyle w:val="ListParagraph"/>
              <w:numPr>
                <w:ilvl w:val="0"/>
                <w:numId w:val="2"/>
              </w:numPr>
              <w:jc w:val="both"/>
              <w:rPr>
                <w:sz w:val="26"/>
                <w:szCs w:val="26"/>
              </w:rPr>
            </w:pPr>
          </w:p>
        </w:tc>
        <w:tc>
          <w:tcPr>
            <w:tcW w:w="4833" w:type="dxa"/>
          </w:tcPr>
          <w:p w:rsidR="00624106" w:rsidRPr="006A3826" w:rsidRDefault="00624106" w:rsidP="00B303BC">
            <w:pPr>
              <w:rPr>
                <w:sz w:val="26"/>
                <w:szCs w:val="26"/>
              </w:rPr>
            </w:pPr>
            <w:r w:rsidRPr="006A3826">
              <w:rPr>
                <w:sz w:val="26"/>
                <w:szCs w:val="26"/>
              </w:rPr>
              <w:t>Доля муниципальных служащих, прошедших обучение по программам дополнительного профессионального образования, от потребности, определенной планом дополнительного профессионального образования муниципальных служащих, %</w:t>
            </w:r>
          </w:p>
        </w:tc>
        <w:tc>
          <w:tcPr>
            <w:tcW w:w="1418" w:type="dxa"/>
          </w:tcPr>
          <w:p w:rsidR="00624106" w:rsidRPr="006A3826" w:rsidRDefault="00624106" w:rsidP="00D3494C">
            <w:pPr>
              <w:jc w:val="center"/>
              <w:rPr>
                <w:sz w:val="26"/>
                <w:szCs w:val="26"/>
              </w:rPr>
            </w:pPr>
            <w:r w:rsidRPr="006A3826">
              <w:rPr>
                <w:sz w:val="26"/>
                <w:szCs w:val="26"/>
              </w:rPr>
              <w:t>100,0</w:t>
            </w:r>
          </w:p>
        </w:tc>
        <w:tc>
          <w:tcPr>
            <w:tcW w:w="1559" w:type="dxa"/>
          </w:tcPr>
          <w:p w:rsidR="00624106" w:rsidRPr="006A3826" w:rsidRDefault="00624106" w:rsidP="001F0558">
            <w:pPr>
              <w:ind w:left="-47" w:right="-107"/>
              <w:jc w:val="center"/>
              <w:rPr>
                <w:color w:val="000000"/>
                <w:sz w:val="26"/>
                <w:szCs w:val="26"/>
              </w:rPr>
            </w:pPr>
            <w:r w:rsidRPr="006A3826">
              <w:rPr>
                <w:color w:val="000000"/>
                <w:sz w:val="26"/>
                <w:szCs w:val="26"/>
              </w:rPr>
              <w:t>127,3</w:t>
            </w:r>
          </w:p>
        </w:tc>
        <w:tc>
          <w:tcPr>
            <w:tcW w:w="1559" w:type="dxa"/>
          </w:tcPr>
          <w:p w:rsidR="00624106" w:rsidRPr="006A3826" w:rsidRDefault="00624106" w:rsidP="001F0558">
            <w:pPr>
              <w:ind w:left="-47" w:right="-107"/>
              <w:jc w:val="center"/>
              <w:rPr>
                <w:color w:val="000000"/>
                <w:sz w:val="26"/>
                <w:szCs w:val="26"/>
              </w:rPr>
            </w:pPr>
            <w:r w:rsidRPr="006A3826">
              <w:rPr>
                <w:color w:val="000000"/>
                <w:sz w:val="26"/>
                <w:szCs w:val="26"/>
              </w:rPr>
              <w:t>127,3</w:t>
            </w:r>
          </w:p>
        </w:tc>
      </w:tr>
      <w:tr w:rsidR="00624106" w:rsidRPr="006A3826" w:rsidTr="006A3826">
        <w:trPr>
          <w:trHeight w:val="805"/>
        </w:trPr>
        <w:tc>
          <w:tcPr>
            <w:tcW w:w="567" w:type="dxa"/>
          </w:tcPr>
          <w:p w:rsidR="00624106" w:rsidRPr="006A3826" w:rsidRDefault="00624106" w:rsidP="00B303BC">
            <w:pPr>
              <w:pStyle w:val="ListParagraph"/>
              <w:numPr>
                <w:ilvl w:val="0"/>
                <w:numId w:val="2"/>
              </w:numPr>
              <w:jc w:val="both"/>
              <w:rPr>
                <w:sz w:val="26"/>
                <w:szCs w:val="26"/>
              </w:rPr>
            </w:pPr>
          </w:p>
        </w:tc>
        <w:tc>
          <w:tcPr>
            <w:tcW w:w="4833" w:type="dxa"/>
          </w:tcPr>
          <w:p w:rsidR="00624106" w:rsidRPr="006A3826" w:rsidRDefault="00624106" w:rsidP="00B303BC">
            <w:pPr>
              <w:tabs>
                <w:tab w:val="left" w:pos="1620"/>
              </w:tabs>
              <w:autoSpaceDE w:val="0"/>
              <w:rPr>
                <w:sz w:val="26"/>
                <w:szCs w:val="26"/>
              </w:rPr>
            </w:pPr>
            <w:r w:rsidRPr="006A3826">
              <w:rPr>
                <w:sz w:val="26"/>
                <w:szCs w:val="26"/>
              </w:rPr>
              <w:t>Количество форм непосредственного осуществления местного самоуправления и  участия населения в осуществлении местного самоуправления в Советском районе (с учетом поселений, входящих в состав Советского района) и случаев их применения), единиц</w:t>
            </w:r>
          </w:p>
        </w:tc>
        <w:tc>
          <w:tcPr>
            <w:tcW w:w="1418" w:type="dxa"/>
          </w:tcPr>
          <w:p w:rsidR="00624106" w:rsidRPr="006A3826" w:rsidRDefault="00624106" w:rsidP="00D3494C">
            <w:pPr>
              <w:pStyle w:val="ConsPlusNormal"/>
              <w:jc w:val="center"/>
              <w:rPr>
                <w:sz w:val="26"/>
                <w:szCs w:val="26"/>
              </w:rPr>
            </w:pPr>
            <w:r w:rsidRPr="006A3826">
              <w:rPr>
                <w:sz w:val="26"/>
                <w:szCs w:val="26"/>
              </w:rPr>
              <w:t>93</w:t>
            </w:r>
          </w:p>
          <w:p w:rsidR="00624106" w:rsidRPr="006A3826" w:rsidRDefault="00624106" w:rsidP="00D3494C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</w:tcPr>
          <w:p w:rsidR="00624106" w:rsidRPr="006A3826" w:rsidRDefault="00624106" w:rsidP="001F0558">
            <w:pPr>
              <w:ind w:left="-47" w:right="-107"/>
              <w:jc w:val="center"/>
              <w:rPr>
                <w:color w:val="000000"/>
                <w:sz w:val="26"/>
                <w:szCs w:val="26"/>
              </w:rPr>
            </w:pPr>
            <w:r w:rsidRPr="006A3826">
              <w:rPr>
                <w:color w:val="000000"/>
                <w:sz w:val="26"/>
                <w:szCs w:val="26"/>
              </w:rPr>
              <w:t>93,0</w:t>
            </w:r>
          </w:p>
        </w:tc>
        <w:tc>
          <w:tcPr>
            <w:tcW w:w="1559" w:type="dxa"/>
          </w:tcPr>
          <w:p w:rsidR="00624106" w:rsidRPr="006A3826" w:rsidRDefault="00624106" w:rsidP="00073F24">
            <w:pPr>
              <w:ind w:left="-47" w:right="-107"/>
              <w:jc w:val="center"/>
              <w:rPr>
                <w:color w:val="000000"/>
                <w:sz w:val="26"/>
                <w:szCs w:val="26"/>
              </w:rPr>
            </w:pPr>
            <w:r w:rsidRPr="006A3826">
              <w:rPr>
                <w:color w:val="000000"/>
                <w:sz w:val="26"/>
                <w:szCs w:val="26"/>
              </w:rPr>
              <w:t>100,0</w:t>
            </w:r>
          </w:p>
        </w:tc>
      </w:tr>
    </w:tbl>
    <w:p w:rsidR="00624106" w:rsidRPr="006A3826" w:rsidRDefault="00624106" w:rsidP="008A470C">
      <w:pPr>
        <w:tabs>
          <w:tab w:val="num" w:pos="1080"/>
        </w:tabs>
        <w:suppressAutoHyphens/>
        <w:ind w:firstLine="426"/>
        <w:jc w:val="both"/>
        <w:rPr>
          <w:sz w:val="26"/>
          <w:szCs w:val="26"/>
          <w:lang w:eastAsia="zh-CN"/>
        </w:rPr>
      </w:pPr>
    </w:p>
    <w:p w:rsidR="00624106" w:rsidRPr="006A3826" w:rsidRDefault="00624106" w:rsidP="006A3826">
      <w:pPr>
        <w:tabs>
          <w:tab w:val="num" w:pos="1080"/>
        </w:tabs>
        <w:suppressAutoHyphens/>
        <w:ind w:firstLine="720"/>
        <w:jc w:val="both"/>
        <w:rPr>
          <w:sz w:val="26"/>
          <w:szCs w:val="26"/>
          <w:highlight w:val="yellow"/>
          <w:lang w:eastAsia="ar-SA"/>
        </w:rPr>
      </w:pPr>
      <w:r w:rsidRPr="006A3826">
        <w:rPr>
          <w:sz w:val="26"/>
          <w:szCs w:val="26"/>
          <w:lang w:eastAsia="zh-CN"/>
        </w:rPr>
        <w:t>*</w:t>
      </w:r>
      <w:r w:rsidRPr="006A3826">
        <w:rPr>
          <w:sz w:val="26"/>
          <w:szCs w:val="26"/>
          <w:lang w:eastAsia="ar-SA"/>
        </w:rPr>
        <w:t>для прямых показателей (положительной динамикой является увеличение значения показателя) - как отношение достигнутого значения показателя в отчетном году к плановому значению (в %);</w:t>
      </w:r>
    </w:p>
    <w:p w:rsidR="00624106" w:rsidRPr="006A3826" w:rsidRDefault="00624106" w:rsidP="006A3826">
      <w:pPr>
        <w:tabs>
          <w:tab w:val="num" w:pos="1080"/>
        </w:tabs>
        <w:suppressAutoHyphens/>
        <w:ind w:firstLine="720"/>
        <w:jc w:val="both"/>
        <w:rPr>
          <w:sz w:val="26"/>
          <w:szCs w:val="26"/>
          <w:lang w:eastAsia="ar-SA"/>
        </w:rPr>
      </w:pPr>
      <w:r w:rsidRPr="006A3826">
        <w:rPr>
          <w:sz w:val="26"/>
          <w:szCs w:val="26"/>
          <w:lang w:eastAsia="ar-SA"/>
        </w:rPr>
        <w:t>для обратных показателей (положительной динамикой является снижение значения показателя) – как отношение планового значения к достигнутому значению показателя в отчетном году (в %).</w:t>
      </w:r>
    </w:p>
    <w:p w:rsidR="00624106" w:rsidRPr="006A3826" w:rsidRDefault="00624106" w:rsidP="0035622A">
      <w:pPr>
        <w:rPr>
          <w:b/>
          <w:sz w:val="26"/>
          <w:szCs w:val="26"/>
        </w:rPr>
      </w:pPr>
    </w:p>
    <w:p w:rsidR="00624106" w:rsidRDefault="00624106" w:rsidP="00903904">
      <w:pPr>
        <w:ind w:firstLine="709"/>
        <w:jc w:val="both"/>
        <w:rPr>
          <w:b/>
          <w:sz w:val="26"/>
          <w:szCs w:val="26"/>
        </w:rPr>
      </w:pPr>
    </w:p>
    <w:p w:rsidR="00624106" w:rsidRPr="006A3826" w:rsidRDefault="00624106" w:rsidP="006A3826">
      <w:pPr>
        <w:jc w:val="center"/>
        <w:rPr>
          <w:rFonts w:eastAsia="SimSun"/>
          <w:b/>
          <w:bCs/>
          <w:iCs/>
          <w:sz w:val="26"/>
          <w:szCs w:val="26"/>
        </w:rPr>
      </w:pPr>
      <w:r w:rsidRPr="006A3826">
        <w:rPr>
          <w:b/>
          <w:sz w:val="26"/>
          <w:szCs w:val="26"/>
        </w:rPr>
        <w:t>6. Результаты оценки эффективности реализации муниципальной программы:</w:t>
      </w:r>
    </w:p>
    <w:p w:rsidR="00624106" w:rsidRDefault="00624106" w:rsidP="00903904">
      <w:pPr>
        <w:ind w:firstLine="709"/>
        <w:jc w:val="both"/>
        <w:rPr>
          <w:sz w:val="26"/>
          <w:szCs w:val="26"/>
        </w:rPr>
      </w:pPr>
    </w:p>
    <w:p w:rsidR="00624106" w:rsidRPr="006A3826" w:rsidRDefault="00624106" w:rsidP="00903904">
      <w:pPr>
        <w:ind w:firstLine="709"/>
        <w:jc w:val="both"/>
        <w:rPr>
          <w:sz w:val="26"/>
          <w:szCs w:val="26"/>
        </w:rPr>
      </w:pPr>
      <w:r w:rsidRPr="006A3826">
        <w:rPr>
          <w:sz w:val="26"/>
          <w:szCs w:val="26"/>
        </w:rPr>
        <w:t xml:space="preserve">Согласно расчетам, проведенным в соответствии с распоряжением администрации Советского района от 23.12.2019 № 432-р </w:t>
      </w:r>
      <w:r w:rsidRPr="006A3826">
        <w:rPr>
          <w:rFonts w:eastAsia="SimSun"/>
          <w:bCs/>
          <w:iCs/>
          <w:sz w:val="26"/>
          <w:szCs w:val="26"/>
        </w:rPr>
        <w:t>«</w:t>
      </w:r>
      <w:r w:rsidRPr="006A3826">
        <w:rPr>
          <w:sz w:val="26"/>
          <w:szCs w:val="26"/>
        </w:rPr>
        <w:t>О Методике оценки эффективности</w:t>
      </w:r>
      <w:r w:rsidRPr="006A3826">
        <w:rPr>
          <w:rFonts w:eastAsia="SimSun"/>
          <w:bCs/>
          <w:iCs/>
          <w:sz w:val="26"/>
          <w:szCs w:val="26"/>
        </w:rPr>
        <w:t xml:space="preserve"> </w:t>
      </w:r>
      <w:r w:rsidRPr="006A3826">
        <w:rPr>
          <w:color w:val="000000"/>
          <w:sz w:val="26"/>
          <w:szCs w:val="26"/>
        </w:rPr>
        <w:t xml:space="preserve">реализации </w:t>
      </w:r>
      <w:r w:rsidRPr="006A3826">
        <w:rPr>
          <w:sz w:val="26"/>
          <w:szCs w:val="26"/>
        </w:rPr>
        <w:t>муниципальных программ Советского района</w:t>
      </w:r>
      <w:r w:rsidRPr="006A3826">
        <w:rPr>
          <w:rFonts w:eastAsia="SimSun"/>
          <w:bCs/>
          <w:iCs/>
          <w:sz w:val="26"/>
          <w:szCs w:val="26"/>
        </w:rPr>
        <w:t xml:space="preserve">» </w:t>
      </w:r>
      <w:r w:rsidRPr="006A3826">
        <w:rPr>
          <w:color w:val="00000A"/>
          <w:sz w:val="26"/>
          <w:szCs w:val="26"/>
        </w:rPr>
        <w:t>(с изменениями от 31.12.2019 № 452-р)</w:t>
      </w:r>
      <w:r w:rsidRPr="006A3826">
        <w:rPr>
          <w:rFonts w:eastAsia="SimSun"/>
          <w:bCs/>
          <w:iCs/>
          <w:sz w:val="26"/>
          <w:szCs w:val="26"/>
        </w:rPr>
        <w:t xml:space="preserve"> программа </w:t>
      </w:r>
      <w:r w:rsidRPr="006A3826">
        <w:rPr>
          <w:sz w:val="26"/>
          <w:szCs w:val="26"/>
        </w:rPr>
        <w:t>оценивается как «эффективная» (значение балльной интегральной оценки составляет - 8,65 баллов).</w:t>
      </w:r>
    </w:p>
    <w:p w:rsidR="00624106" w:rsidRPr="006A3826" w:rsidRDefault="00624106" w:rsidP="008C021A">
      <w:pPr>
        <w:suppressAutoHyphens/>
        <w:rPr>
          <w:sz w:val="26"/>
          <w:szCs w:val="26"/>
          <w:lang w:eastAsia="zh-CN"/>
        </w:rPr>
      </w:pPr>
      <w:r w:rsidRPr="006A3826">
        <w:rPr>
          <w:sz w:val="26"/>
          <w:szCs w:val="26"/>
          <w:lang w:eastAsia="zh-CN"/>
        </w:rPr>
        <w:t xml:space="preserve">  </w:t>
      </w:r>
    </w:p>
    <w:p w:rsidR="00624106" w:rsidRPr="006A3826" w:rsidRDefault="00624106" w:rsidP="008C021A">
      <w:pPr>
        <w:suppressAutoHyphens/>
        <w:rPr>
          <w:sz w:val="26"/>
          <w:szCs w:val="26"/>
          <w:lang w:eastAsia="zh-CN"/>
        </w:rPr>
      </w:pPr>
    </w:p>
    <w:sectPr w:rsidR="00624106" w:rsidRPr="006A3826" w:rsidSect="006A382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4106" w:rsidRDefault="00624106">
      <w:r>
        <w:separator/>
      </w:r>
    </w:p>
  </w:endnote>
  <w:endnote w:type="continuationSeparator" w:id="0">
    <w:p w:rsidR="00624106" w:rsidRDefault="006241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4106" w:rsidRDefault="00624106">
      <w:r>
        <w:separator/>
      </w:r>
    </w:p>
  </w:footnote>
  <w:footnote w:type="continuationSeparator" w:id="0">
    <w:p w:rsidR="00624106" w:rsidRDefault="0062410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F77AE"/>
    <w:multiLevelType w:val="hybridMultilevel"/>
    <w:tmpl w:val="4AEEEF3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31ED0052"/>
    <w:multiLevelType w:val="hybridMultilevel"/>
    <w:tmpl w:val="0E56617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3BD467CF"/>
    <w:multiLevelType w:val="hybridMultilevel"/>
    <w:tmpl w:val="67EC4E2A"/>
    <w:lvl w:ilvl="0" w:tplc="2A9E675A">
      <w:start w:val="1"/>
      <w:numFmt w:val="decimal"/>
      <w:lvlText w:val="%1)"/>
      <w:lvlJc w:val="left"/>
      <w:pPr>
        <w:ind w:left="502" w:hanging="360"/>
      </w:pPr>
      <w:rPr>
        <w:rFonts w:eastAsia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">
    <w:nsid w:val="6D7448AA"/>
    <w:multiLevelType w:val="multilevel"/>
    <w:tmpl w:val="BFE40C90"/>
    <w:lvl w:ilvl="0">
      <w:start w:val="4"/>
      <w:numFmt w:val="decimal"/>
      <w:lvlText w:val="%1."/>
      <w:lvlJc w:val="left"/>
      <w:pPr>
        <w:ind w:left="435" w:hanging="435"/>
      </w:pPr>
      <w:rPr>
        <w:rFonts w:eastAsia="Times New Roman"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479" w:hanging="435"/>
      </w:pPr>
      <w:rPr>
        <w:rFonts w:eastAsia="Times New Roman" w:cs="Times New Roman" w:hint="default"/>
        <w:color w:val="000000"/>
      </w:rPr>
    </w:lvl>
    <w:lvl w:ilvl="2">
      <w:start w:val="1"/>
      <w:numFmt w:val="decimal"/>
      <w:lvlText w:val="%1.%2.)%3."/>
      <w:lvlJc w:val="left"/>
      <w:pPr>
        <w:ind w:left="808" w:hanging="720"/>
      </w:pPr>
      <w:rPr>
        <w:rFonts w:eastAsia="Times New Roman" w:cs="Times New Roman" w:hint="default"/>
        <w:color w:val="000000"/>
      </w:rPr>
    </w:lvl>
    <w:lvl w:ilvl="3">
      <w:start w:val="1"/>
      <w:numFmt w:val="decimal"/>
      <w:lvlText w:val="%1.%2.)%3.%4."/>
      <w:lvlJc w:val="left"/>
      <w:pPr>
        <w:ind w:left="1212" w:hanging="1080"/>
      </w:pPr>
      <w:rPr>
        <w:rFonts w:eastAsia="Times New Roman" w:cs="Times New Roman" w:hint="default"/>
        <w:color w:val="000000"/>
      </w:rPr>
    </w:lvl>
    <w:lvl w:ilvl="4">
      <w:start w:val="1"/>
      <w:numFmt w:val="decimal"/>
      <w:lvlText w:val="%1.%2.)%3.%4.%5."/>
      <w:lvlJc w:val="left"/>
      <w:pPr>
        <w:ind w:left="1256" w:hanging="1080"/>
      </w:pPr>
      <w:rPr>
        <w:rFonts w:eastAsia="Times New Roman" w:cs="Times New Roman" w:hint="default"/>
        <w:color w:val="000000"/>
      </w:rPr>
    </w:lvl>
    <w:lvl w:ilvl="5">
      <w:start w:val="1"/>
      <w:numFmt w:val="decimal"/>
      <w:lvlText w:val="%1.%2.)%3.%4.%5.%6."/>
      <w:lvlJc w:val="left"/>
      <w:pPr>
        <w:ind w:left="1660" w:hanging="1440"/>
      </w:pPr>
      <w:rPr>
        <w:rFonts w:eastAsia="Times New Roman" w:cs="Times New Roman" w:hint="default"/>
        <w:color w:val="000000"/>
      </w:rPr>
    </w:lvl>
    <w:lvl w:ilvl="6">
      <w:start w:val="1"/>
      <w:numFmt w:val="decimal"/>
      <w:lvlText w:val="%1.%2.)%3.%4.%5.%6.%7."/>
      <w:lvlJc w:val="left"/>
      <w:pPr>
        <w:ind w:left="1704" w:hanging="1440"/>
      </w:pPr>
      <w:rPr>
        <w:rFonts w:eastAsia="Times New Roman" w:cs="Times New Roman" w:hint="default"/>
        <w:color w:val="000000"/>
      </w:rPr>
    </w:lvl>
    <w:lvl w:ilvl="7">
      <w:start w:val="1"/>
      <w:numFmt w:val="decimal"/>
      <w:lvlText w:val="%1.%2.)%3.%4.%5.%6.%7.%8."/>
      <w:lvlJc w:val="left"/>
      <w:pPr>
        <w:ind w:left="2108" w:hanging="1800"/>
      </w:pPr>
      <w:rPr>
        <w:rFonts w:eastAsia="Times New Roman" w:cs="Times New Roman" w:hint="default"/>
        <w:color w:val="000000"/>
      </w:rPr>
    </w:lvl>
    <w:lvl w:ilvl="8">
      <w:start w:val="1"/>
      <w:numFmt w:val="decimal"/>
      <w:lvlText w:val="%1.%2.)%3.%4.%5.%6.%7.%8.%9."/>
      <w:lvlJc w:val="left"/>
      <w:pPr>
        <w:ind w:left="2152" w:hanging="1800"/>
      </w:pPr>
      <w:rPr>
        <w:rFonts w:eastAsia="Times New Roman" w:cs="Times New Roman" w:hint="default"/>
        <w:color w:val="000000"/>
      </w:rPr>
    </w:lvl>
  </w:abstractNum>
  <w:abstractNum w:abstractNumId="4">
    <w:nsid w:val="75C01515"/>
    <w:multiLevelType w:val="hybridMultilevel"/>
    <w:tmpl w:val="B2304B78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06AB6"/>
    <w:rsid w:val="00001D49"/>
    <w:rsid w:val="000029F8"/>
    <w:rsid w:val="0000404C"/>
    <w:rsid w:val="00010992"/>
    <w:rsid w:val="00010A19"/>
    <w:rsid w:val="00014EF0"/>
    <w:rsid w:val="000161B6"/>
    <w:rsid w:val="00016D4F"/>
    <w:rsid w:val="000223B7"/>
    <w:rsid w:val="00025637"/>
    <w:rsid w:val="000268E2"/>
    <w:rsid w:val="00026A17"/>
    <w:rsid w:val="00030D65"/>
    <w:rsid w:val="00034F8D"/>
    <w:rsid w:val="00035423"/>
    <w:rsid w:val="00052D2A"/>
    <w:rsid w:val="000536B2"/>
    <w:rsid w:val="000566E7"/>
    <w:rsid w:val="00061BF0"/>
    <w:rsid w:val="00062172"/>
    <w:rsid w:val="00065030"/>
    <w:rsid w:val="000653F7"/>
    <w:rsid w:val="00070565"/>
    <w:rsid w:val="00073F24"/>
    <w:rsid w:val="0007443A"/>
    <w:rsid w:val="00074A06"/>
    <w:rsid w:val="0008446C"/>
    <w:rsid w:val="00095D8F"/>
    <w:rsid w:val="00096952"/>
    <w:rsid w:val="00096E21"/>
    <w:rsid w:val="000A07C4"/>
    <w:rsid w:val="000A352B"/>
    <w:rsid w:val="000A42DB"/>
    <w:rsid w:val="000B1746"/>
    <w:rsid w:val="000B760A"/>
    <w:rsid w:val="000C3E15"/>
    <w:rsid w:val="000C55B0"/>
    <w:rsid w:val="000E01DA"/>
    <w:rsid w:val="000E1DE0"/>
    <w:rsid w:val="000E56FC"/>
    <w:rsid w:val="001147B8"/>
    <w:rsid w:val="00115E67"/>
    <w:rsid w:val="0012014B"/>
    <w:rsid w:val="00121B98"/>
    <w:rsid w:val="0012635C"/>
    <w:rsid w:val="001459CA"/>
    <w:rsid w:val="00153159"/>
    <w:rsid w:val="00160B7A"/>
    <w:rsid w:val="00160CE3"/>
    <w:rsid w:val="00164B93"/>
    <w:rsid w:val="00181DDA"/>
    <w:rsid w:val="00187EFD"/>
    <w:rsid w:val="00193001"/>
    <w:rsid w:val="00193665"/>
    <w:rsid w:val="001A229E"/>
    <w:rsid w:val="001A3ECE"/>
    <w:rsid w:val="001A6544"/>
    <w:rsid w:val="001B0946"/>
    <w:rsid w:val="001B108F"/>
    <w:rsid w:val="001B49FF"/>
    <w:rsid w:val="001C0FFB"/>
    <w:rsid w:val="001C30CF"/>
    <w:rsid w:val="001D10B0"/>
    <w:rsid w:val="001D1E95"/>
    <w:rsid w:val="001D36B0"/>
    <w:rsid w:val="001D3B36"/>
    <w:rsid w:val="001E138B"/>
    <w:rsid w:val="001E3B0F"/>
    <w:rsid w:val="001E427A"/>
    <w:rsid w:val="001E4C3A"/>
    <w:rsid w:val="001F0558"/>
    <w:rsid w:val="001F2492"/>
    <w:rsid w:val="002004B8"/>
    <w:rsid w:val="0020165A"/>
    <w:rsid w:val="002044D5"/>
    <w:rsid w:val="002055BE"/>
    <w:rsid w:val="002055F8"/>
    <w:rsid w:val="002203B4"/>
    <w:rsid w:val="00231766"/>
    <w:rsid w:val="0023383F"/>
    <w:rsid w:val="00237239"/>
    <w:rsid w:val="0023739C"/>
    <w:rsid w:val="00244532"/>
    <w:rsid w:val="00246D4A"/>
    <w:rsid w:val="00257154"/>
    <w:rsid w:val="00257E90"/>
    <w:rsid w:val="00270273"/>
    <w:rsid w:val="002704EC"/>
    <w:rsid w:val="00270510"/>
    <w:rsid w:val="00270954"/>
    <w:rsid w:val="0027307B"/>
    <w:rsid w:val="002743D9"/>
    <w:rsid w:val="00274670"/>
    <w:rsid w:val="00276235"/>
    <w:rsid w:val="00280C3C"/>
    <w:rsid w:val="00280C48"/>
    <w:rsid w:val="00282A8D"/>
    <w:rsid w:val="00282AEE"/>
    <w:rsid w:val="00283D55"/>
    <w:rsid w:val="002857DC"/>
    <w:rsid w:val="00285D77"/>
    <w:rsid w:val="002860E7"/>
    <w:rsid w:val="002860FF"/>
    <w:rsid w:val="00292DA4"/>
    <w:rsid w:val="0029370F"/>
    <w:rsid w:val="00293A17"/>
    <w:rsid w:val="002962A7"/>
    <w:rsid w:val="002972CF"/>
    <w:rsid w:val="002A11F2"/>
    <w:rsid w:val="002A43E7"/>
    <w:rsid w:val="002A6B45"/>
    <w:rsid w:val="002B1D5E"/>
    <w:rsid w:val="002B2282"/>
    <w:rsid w:val="002C1863"/>
    <w:rsid w:val="002C362C"/>
    <w:rsid w:val="002D452C"/>
    <w:rsid w:val="002E18C2"/>
    <w:rsid w:val="002E1FE5"/>
    <w:rsid w:val="002E2247"/>
    <w:rsid w:val="002E2ADC"/>
    <w:rsid w:val="002E4EDF"/>
    <w:rsid w:val="002F0DD5"/>
    <w:rsid w:val="002F2E94"/>
    <w:rsid w:val="002F30EE"/>
    <w:rsid w:val="00300888"/>
    <w:rsid w:val="00302857"/>
    <w:rsid w:val="00305690"/>
    <w:rsid w:val="00306820"/>
    <w:rsid w:val="0030740B"/>
    <w:rsid w:val="003122FF"/>
    <w:rsid w:val="00312508"/>
    <w:rsid w:val="003126C5"/>
    <w:rsid w:val="003175C4"/>
    <w:rsid w:val="0032517D"/>
    <w:rsid w:val="00325202"/>
    <w:rsid w:val="0034714F"/>
    <w:rsid w:val="00350F0A"/>
    <w:rsid w:val="0035430D"/>
    <w:rsid w:val="0035622A"/>
    <w:rsid w:val="0035634A"/>
    <w:rsid w:val="00365DA0"/>
    <w:rsid w:val="00365E8F"/>
    <w:rsid w:val="00366E63"/>
    <w:rsid w:val="003726B8"/>
    <w:rsid w:val="003728F4"/>
    <w:rsid w:val="003750B2"/>
    <w:rsid w:val="003752D0"/>
    <w:rsid w:val="003814F9"/>
    <w:rsid w:val="00381711"/>
    <w:rsid w:val="00383F74"/>
    <w:rsid w:val="00384EA9"/>
    <w:rsid w:val="003919F4"/>
    <w:rsid w:val="00392F68"/>
    <w:rsid w:val="003941FA"/>
    <w:rsid w:val="003978F7"/>
    <w:rsid w:val="003A25C7"/>
    <w:rsid w:val="003A5358"/>
    <w:rsid w:val="003A6AD9"/>
    <w:rsid w:val="003B242C"/>
    <w:rsid w:val="003B3B82"/>
    <w:rsid w:val="003B4342"/>
    <w:rsid w:val="003B60BB"/>
    <w:rsid w:val="003B74B0"/>
    <w:rsid w:val="003C1AFB"/>
    <w:rsid w:val="003D15D9"/>
    <w:rsid w:val="003D1714"/>
    <w:rsid w:val="003E4347"/>
    <w:rsid w:val="003E531F"/>
    <w:rsid w:val="003E6248"/>
    <w:rsid w:val="003F7563"/>
    <w:rsid w:val="00402E70"/>
    <w:rsid w:val="004068FF"/>
    <w:rsid w:val="00412E0A"/>
    <w:rsid w:val="004133D4"/>
    <w:rsid w:val="00415C9E"/>
    <w:rsid w:val="00425B2C"/>
    <w:rsid w:val="004263BF"/>
    <w:rsid w:val="004311FC"/>
    <w:rsid w:val="004334C6"/>
    <w:rsid w:val="00465A04"/>
    <w:rsid w:val="00465C4C"/>
    <w:rsid w:val="0046737D"/>
    <w:rsid w:val="00470E23"/>
    <w:rsid w:val="0047582C"/>
    <w:rsid w:val="00482A44"/>
    <w:rsid w:val="00486E9E"/>
    <w:rsid w:val="00496929"/>
    <w:rsid w:val="00496C2C"/>
    <w:rsid w:val="00496F80"/>
    <w:rsid w:val="004978D9"/>
    <w:rsid w:val="004A10F4"/>
    <w:rsid w:val="004A33A7"/>
    <w:rsid w:val="004B1756"/>
    <w:rsid w:val="004B4A2C"/>
    <w:rsid w:val="004B56A8"/>
    <w:rsid w:val="004C48B1"/>
    <w:rsid w:val="004C629E"/>
    <w:rsid w:val="004D1402"/>
    <w:rsid w:val="004D5C96"/>
    <w:rsid w:val="004D78B7"/>
    <w:rsid w:val="004E64D8"/>
    <w:rsid w:val="004F1FB8"/>
    <w:rsid w:val="004F3D61"/>
    <w:rsid w:val="004F43A7"/>
    <w:rsid w:val="004F468B"/>
    <w:rsid w:val="004F4BDE"/>
    <w:rsid w:val="004F539B"/>
    <w:rsid w:val="0050204B"/>
    <w:rsid w:val="0050327D"/>
    <w:rsid w:val="005139F9"/>
    <w:rsid w:val="005173E2"/>
    <w:rsid w:val="0052019E"/>
    <w:rsid w:val="00521470"/>
    <w:rsid w:val="005351CF"/>
    <w:rsid w:val="00535D4E"/>
    <w:rsid w:val="00540B17"/>
    <w:rsid w:val="005412B2"/>
    <w:rsid w:val="0054200F"/>
    <w:rsid w:val="00550F58"/>
    <w:rsid w:val="00552564"/>
    <w:rsid w:val="005545A7"/>
    <w:rsid w:val="005557AC"/>
    <w:rsid w:val="005601B2"/>
    <w:rsid w:val="005635DC"/>
    <w:rsid w:val="0056598E"/>
    <w:rsid w:val="00567C48"/>
    <w:rsid w:val="00573E7C"/>
    <w:rsid w:val="0057460A"/>
    <w:rsid w:val="00575538"/>
    <w:rsid w:val="00581F9D"/>
    <w:rsid w:val="00582C88"/>
    <w:rsid w:val="005850B6"/>
    <w:rsid w:val="00595AEE"/>
    <w:rsid w:val="005A01CC"/>
    <w:rsid w:val="005A2CD9"/>
    <w:rsid w:val="005A5412"/>
    <w:rsid w:val="005B1A60"/>
    <w:rsid w:val="005B6398"/>
    <w:rsid w:val="005C2099"/>
    <w:rsid w:val="005C230F"/>
    <w:rsid w:val="005C7D5D"/>
    <w:rsid w:val="005D4A58"/>
    <w:rsid w:val="005E210D"/>
    <w:rsid w:val="005E2EB6"/>
    <w:rsid w:val="005F225B"/>
    <w:rsid w:val="005F38CC"/>
    <w:rsid w:val="005F499E"/>
    <w:rsid w:val="00600A84"/>
    <w:rsid w:val="006025C4"/>
    <w:rsid w:val="00602D7B"/>
    <w:rsid w:val="00607387"/>
    <w:rsid w:val="006119D9"/>
    <w:rsid w:val="006132FF"/>
    <w:rsid w:val="006137EA"/>
    <w:rsid w:val="00617DF8"/>
    <w:rsid w:val="00624106"/>
    <w:rsid w:val="006272E1"/>
    <w:rsid w:val="00633A5E"/>
    <w:rsid w:val="006435D8"/>
    <w:rsid w:val="0064798B"/>
    <w:rsid w:val="00652495"/>
    <w:rsid w:val="00655091"/>
    <w:rsid w:val="00656FB9"/>
    <w:rsid w:val="006603E6"/>
    <w:rsid w:val="006737B3"/>
    <w:rsid w:val="00681403"/>
    <w:rsid w:val="00696416"/>
    <w:rsid w:val="006A3826"/>
    <w:rsid w:val="006B0845"/>
    <w:rsid w:val="006B49B4"/>
    <w:rsid w:val="006B5267"/>
    <w:rsid w:val="006C06B5"/>
    <w:rsid w:val="006C55E2"/>
    <w:rsid w:val="006D0277"/>
    <w:rsid w:val="006E041D"/>
    <w:rsid w:val="006E21BB"/>
    <w:rsid w:val="006E7018"/>
    <w:rsid w:val="006E7B0C"/>
    <w:rsid w:val="006E7B43"/>
    <w:rsid w:val="006F2552"/>
    <w:rsid w:val="006F3F99"/>
    <w:rsid w:val="006F5911"/>
    <w:rsid w:val="006F64A0"/>
    <w:rsid w:val="00701128"/>
    <w:rsid w:val="00703771"/>
    <w:rsid w:val="00704A90"/>
    <w:rsid w:val="00705955"/>
    <w:rsid w:val="0071028F"/>
    <w:rsid w:val="00710527"/>
    <w:rsid w:val="00712539"/>
    <w:rsid w:val="0072367B"/>
    <w:rsid w:val="007260F2"/>
    <w:rsid w:val="00726B0A"/>
    <w:rsid w:val="00730360"/>
    <w:rsid w:val="00731838"/>
    <w:rsid w:val="007349BE"/>
    <w:rsid w:val="007441D8"/>
    <w:rsid w:val="00747528"/>
    <w:rsid w:val="007512AB"/>
    <w:rsid w:val="00752CFB"/>
    <w:rsid w:val="00760F08"/>
    <w:rsid w:val="00763140"/>
    <w:rsid w:val="007672A1"/>
    <w:rsid w:val="00777106"/>
    <w:rsid w:val="00784E05"/>
    <w:rsid w:val="00790D05"/>
    <w:rsid w:val="0079508A"/>
    <w:rsid w:val="007A058F"/>
    <w:rsid w:val="007A5B26"/>
    <w:rsid w:val="007B1799"/>
    <w:rsid w:val="007B2017"/>
    <w:rsid w:val="007B40F7"/>
    <w:rsid w:val="007C17F0"/>
    <w:rsid w:val="007C55F4"/>
    <w:rsid w:val="007C56F5"/>
    <w:rsid w:val="007C6CC8"/>
    <w:rsid w:val="007C7623"/>
    <w:rsid w:val="007D2C56"/>
    <w:rsid w:val="007D3888"/>
    <w:rsid w:val="007D3C6B"/>
    <w:rsid w:val="007E58B7"/>
    <w:rsid w:val="007F0618"/>
    <w:rsid w:val="008052DC"/>
    <w:rsid w:val="00807BC3"/>
    <w:rsid w:val="00810DD2"/>
    <w:rsid w:val="0081241C"/>
    <w:rsid w:val="00815B41"/>
    <w:rsid w:val="0082259F"/>
    <w:rsid w:val="008227AE"/>
    <w:rsid w:val="00827E1C"/>
    <w:rsid w:val="00827F29"/>
    <w:rsid w:val="008370F5"/>
    <w:rsid w:val="0083786E"/>
    <w:rsid w:val="008424B0"/>
    <w:rsid w:val="00843B57"/>
    <w:rsid w:val="008444D5"/>
    <w:rsid w:val="0084619C"/>
    <w:rsid w:val="00850CEC"/>
    <w:rsid w:val="00863570"/>
    <w:rsid w:val="00866788"/>
    <w:rsid w:val="00874527"/>
    <w:rsid w:val="00881F29"/>
    <w:rsid w:val="008837E5"/>
    <w:rsid w:val="00887ADE"/>
    <w:rsid w:val="008909D1"/>
    <w:rsid w:val="0089191E"/>
    <w:rsid w:val="008928AF"/>
    <w:rsid w:val="00893C62"/>
    <w:rsid w:val="00896B39"/>
    <w:rsid w:val="008A470C"/>
    <w:rsid w:val="008A4963"/>
    <w:rsid w:val="008B0EAC"/>
    <w:rsid w:val="008B0ED1"/>
    <w:rsid w:val="008B336A"/>
    <w:rsid w:val="008B6E6F"/>
    <w:rsid w:val="008C021A"/>
    <w:rsid w:val="008C4028"/>
    <w:rsid w:val="008C4C6F"/>
    <w:rsid w:val="008C70D8"/>
    <w:rsid w:val="008D2417"/>
    <w:rsid w:val="008D2632"/>
    <w:rsid w:val="008D4806"/>
    <w:rsid w:val="008E0ED3"/>
    <w:rsid w:val="008E7760"/>
    <w:rsid w:val="008F2459"/>
    <w:rsid w:val="008F2AE5"/>
    <w:rsid w:val="008F4B2D"/>
    <w:rsid w:val="009027A0"/>
    <w:rsid w:val="00903904"/>
    <w:rsid w:val="009056BB"/>
    <w:rsid w:val="009107EE"/>
    <w:rsid w:val="0091504F"/>
    <w:rsid w:val="0091555B"/>
    <w:rsid w:val="00920108"/>
    <w:rsid w:val="0092112C"/>
    <w:rsid w:val="00925C37"/>
    <w:rsid w:val="00934DDC"/>
    <w:rsid w:val="00940EE5"/>
    <w:rsid w:val="009424B5"/>
    <w:rsid w:val="0094730F"/>
    <w:rsid w:val="00960225"/>
    <w:rsid w:val="00963C11"/>
    <w:rsid w:val="00963CBF"/>
    <w:rsid w:val="009648DA"/>
    <w:rsid w:val="0096542E"/>
    <w:rsid w:val="009703EA"/>
    <w:rsid w:val="00973017"/>
    <w:rsid w:val="00990BD2"/>
    <w:rsid w:val="00992CF5"/>
    <w:rsid w:val="009938FA"/>
    <w:rsid w:val="00994968"/>
    <w:rsid w:val="009A08E7"/>
    <w:rsid w:val="009A29D3"/>
    <w:rsid w:val="009A5E07"/>
    <w:rsid w:val="009B08BE"/>
    <w:rsid w:val="009C681E"/>
    <w:rsid w:val="009E3433"/>
    <w:rsid w:val="009E608A"/>
    <w:rsid w:val="009E75D1"/>
    <w:rsid w:val="009F492B"/>
    <w:rsid w:val="009F5777"/>
    <w:rsid w:val="00A0370F"/>
    <w:rsid w:val="00A04078"/>
    <w:rsid w:val="00A04146"/>
    <w:rsid w:val="00A06AB6"/>
    <w:rsid w:val="00A131E5"/>
    <w:rsid w:val="00A37FB6"/>
    <w:rsid w:val="00A44878"/>
    <w:rsid w:val="00A655DA"/>
    <w:rsid w:val="00A662B8"/>
    <w:rsid w:val="00A67352"/>
    <w:rsid w:val="00A70B08"/>
    <w:rsid w:val="00A71148"/>
    <w:rsid w:val="00A75DD7"/>
    <w:rsid w:val="00A76B5D"/>
    <w:rsid w:val="00A77DDB"/>
    <w:rsid w:val="00A83523"/>
    <w:rsid w:val="00A85D21"/>
    <w:rsid w:val="00A94459"/>
    <w:rsid w:val="00A95061"/>
    <w:rsid w:val="00AA4A76"/>
    <w:rsid w:val="00AA64AB"/>
    <w:rsid w:val="00AA66F4"/>
    <w:rsid w:val="00AB2D15"/>
    <w:rsid w:val="00AC3C1F"/>
    <w:rsid w:val="00AD4AB1"/>
    <w:rsid w:val="00AE12E1"/>
    <w:rsid w:val="00AE369A"/>
    <w:rsid w:val="00AF134B"/>
    <w:rsid w:val="00AF18AD"/>
    <w:rsid w:val="00B065AC"/>
    <w:rsid w:val="00B068F7"/>
    <w:rsid w:val="00B07F62"/>
    <w:rsid w:val="00B07F80"/>
    <w:rsid w:val="00B106D3"/>
    <w:rsid w:val="00B124A3"/>
    <w:rsid w:val="00B144CF"/>
    <w:rsid w:val="00B14543"/>
    <w:rsid w:val="00B169C4"/>
    <w:rsid w:val="00B17788"/>
    <w:rsid w:val="00B303BC"/>
    <w:rsid w:val="00B42717"/>
    <w:rsid w:val="00B4293E"/>
    <w:rsid w:val="00B42ED8"/>
    <w:rsid w:val="00B43419"/>
    <w:rsid w:val="00B45606"/>
    <w:rsid w:val="00B52BEA"/>
    <w:rsid w:val="00B60012"/>
    <w:rsid w:val="00B604B5"/>
    <w:rsid w:val="00B6213E"/>
    <w:rsid w:val="00B67708"/>
    <w:rsid w:val="00B7169B"/>
    <w:rsid w:val="00B73010"/>
    <w:rsid w:val="00B87C5D"/>
    <w:rsid w:val="00B9274B"/>
    <w:rsid w:val="00B92E2E"/>
    <w:rsid w:val="00B93CFF"/>
    <w:rsid w:val="00B94794"/>
    <w:rsid w:val="00B95ED3"/>
    <w:rsid w:val="00BA47E4"/>
    <w:rsid w:val="00BA79C2"/>
    <w:rsid w:val="00BB45A7"/>
    <w:rsid w:val="00BD0310"/>
    <w:rsid w:val="00BD2604"/>
    <w:rsid w:val="00BD47C6"/>
    <w:rsid w:val="00BF376B"/>
    <w:rsid w:val="00BF3E12"/>
    <w:rsid w:val="00BF7862"/>
    <w:rsid w:val="00C035B8"/>
    <w:rsid w:val="00C0548E"/>
    <w:rsid w:val="00C05E9E"/>
    <w:rsid w:val="00C12671"/>
    <w:rsid w:val="00C1378A"/>
    <w:rsid w:val="00C148AE"/>
    <w:rsid w:val="00C25EB2"/>
    <w:rsid w:val="00C274A9"/>
    <w:rsid w:val="00C32AFD"/>
    <w:rsid w:val="00C350C6"/>
    <w:rsid w:val="00C406D2"/>
    <w:rsid w:val="00C5781C"/>
    <w:rsid w:val="00C60FE4"/>
    <w:rsid w:val="00C63D05"/>
    <w:rsid w:val="00C6422D"/>
    <w:rsid w:val="00C67426"/>
    <w:rsid w:val="00C83860"/>
    <w:rsid w:val="00C8414B"/>
    <w:rsid w:val="00C91C0B"/>
    <w:rsid w:val="00C92CE0"/>
    <w:rsid w:val="00CA678C"/>
    <w:rsid w:val="00CA6AA0"/>
    <w:rsid w:val="00CB2FDD"/>
    <w:rsid w:val="00CB6A75"/>
    <w:rsid w:val="00CC29E2"/>
    <w:rsid w:val="00CC347F"/>
    <w:rsid w:val="00CC561F"/>
    <w:rsid w:val="00CC6BAE"/>
    <w:rsid w:val="00CD3FBF"/>
    <w:rsid w:val="00CD5645"/>
    <w:rsid w:val="00CE222C"/>
    <w:rsid w:val="00CE59CD"/>
    <w:rsid w:val="00CF0439"/>
    <w:rsid w:val="00CF31CA"/>
    <w:rsid w:val="00CF4142"/>
    <w:rsid w:val="00CF7975"/>
    <w:rsid w:val="00D15DC4"/>
    <w:rsid w:val="00D1693C"/>
    <w:rsid w:val="00D17E94"/>
    <w:rsid w:val="00D22763"/>
    <w:rsid w:val="00D227D0"/>
    <w:rsid w:val="00D3494C"/>
    <w:rsid w:val="00D444B4"/>
    <w:rsid w:val="00D4465B"/>
    <w:rsid w:val="00D47F2F"/>
    <w:rsid w:val="00D547FF"/>
    <w:rsid w:val="00D61F47"/>
    <w:rsid w:val="00D72E9A"/>
    <w:rsid w:val="00D768AD"/>
    <w:rsid w:val="00D81549"/>
    <w:rsid w:val="00D8619A"/>
    <w:rsid w:val="00D9181F"/>
    <w:rsid w:val="00DA4B94"/>
    <w:rsid w:val="00DA71A3"/>
    <w:rsid w:val="00DA7805"/>
    <w:rsid w:val="00DB3645"/>
    <w:rsid w:val="00DB7890"/>
    <w:rsid w:val="00DB7E16"/>
    <w:rsid w:val="00DC13E6"/>
    <w:rsid w:val="00DC245C"/>
    <w:rsid w:val="00DC3AAC"/>
    <w:rsid w:val="00DC64D9"/>
    <w:rsid w:val="00DD1211"/>
    <w:rsid w:val="00DD29B2"/>
    <w:rsid w:val="00DE0AE9"/>
    <w:rsid w:val="00DE34C3"/>
    <w:rsid w:val="00DE3554"/>
    <w:rsid w:val="00DE364E"/>
    <w:rsid w:val="00DE4341"/>
    <w:rsid w:val="00DE4B0F"/>
    <w:rsid w:val="00DF06CB"/>
    <w:rsid w:val="00DF1863"/>
    <w:rsid w:val="00E061E8"/>
    <w:rsid w:val="00E079B0"/>
    <w:rsid w:val="00E10C70"/>
    <w:rsid w:val="00E14723"/>
    <w:rsid w:val="00E162A2"/>
    <w:rsid w:val="00E226CD"/>
    <w:rsid w:val="00E22FC5"/>
    <w:rsid w:val="00E403D2"/>
    <w:rsid w:val="00E45C14"/>
    <w:rsid w:val="00E5246E"/>
    <w:rsid w:val="00E53F0A"/>
    <w:rsid w:val="00E547F7"/>
    <w:rsid w:val="00E617F6"/>
    <w:rsid w:val="00E63DE5"/>
    <w:rsid w:val="00E64676"/>
    <w:rsid w:val="00E64689"/>
    <w:rsid w:val="00E652CE"/>
    <w:rsid w:val="00E67900"/>
    <w:rsid w:val="00E716FC"/>
    <w:rsid w:val="00E73D88"/>
    <w:rsid w:val="00E8328A"/>
    <w:rsid w:val="00E83D1E"/>
    <w:rsid w:val="00E87FEC"/>
    <w:rsid w:val="00E95375"/>
    <w:rsid w:val="00EA21E0"/>
    <w:rsid w:val="00EA4F0A"/>
    <w:rsid w:val="00EA50C0"/>
    <w:rsid w:val="00EA67CC"/>
    <w:rsid w:val="00EB7BD6"/>
    <w:rsid w:val="00ED2B17"/>
    <w:rsid w:val="00ED55D6"/>
    <w:rsid w:val="00EE1824"/>
    <w:rsid w:val="00EE3975"/>
    <w:rsid w:val="00EE39DD"/>
    <w:rsid w:val="00EF0ADB"/>
    <w:rsid w:val="00EF26DE"/>
    <w:rsid w:val="00EF48E9"/>
    <w:rsid w:val="00F02A43"/>
    <w:rsid w:val="00F03942"/>
    <w:rsid w:val="00F10714"/>
    <w:rsid w:val="00F12294"/>
    <w:rsid w:val="00F13F15"/>
    <w:rsid w:val="00F1636B"/>
    <w:rsid w:val="00F1752F"/>
    <w:rsid w:val="00F177E3"/>
    <w:rsid w:val="00F223C1"/>
    <w:rsid w:val="00F25B58"/>
    <w:rsid w:val="00F325B9"/>
    <w:rsid w:val="00F326ED"/>
    <w:rsid w:val="00F32A65"/>
    <w:rsid w:val="00F36569"/>
    <w:rsid w:val="00F36E5C"/>
    <w:rsid w:val="00F41CF8"/>
    <w:rsid w:val="00F44E0E"/>
    <w:rsid w:val="00F505B6"/>
    <w:rsid w:val="00F52035"/>
    <w:rsid w:val="00F52FE1"/>
    <w:rsid w:val="00F53F40"/>
    <w:rsid w:val="00F54448"/>
    <w:rsid w:val="00F5474E"/>
    <w:rsid w:val="00F54F34"/>
    <w:rsid w:val="00F573CB"/>
    <w:rsid w:val="00F61CE7"/>
    <w:rsid w:val="00F720C2"/>
    <w:rsid w:val="00F74608"/>
    <w:rsid w:val="00F82E4F"/>
    <w:rsid w:val="00FA0227"/>
    <w:rsid w:val="00FB693D"/>
    <w:rsid w:val="00FC474F"/>
    <w:rsid w:val="00FC6EEA"/>
    <w:rsid w:val="00FC71B8"/>
    <w:rsid w:val="00FC7235"/>
    <w:rsid w:val="00FD033F"/>
    <w:rsid w:val="00FD258F"/>
    <w:rsid w:val="00FD6F25"/>
    <w:rsid w:val="00FE0364"/>
    <w:rsid w:val="00FE5DE7"/>
    <w:rsid w:val="00FF1CC9"/>
    <w:rsid w:val="00FF6F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740B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334C6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Cambria" w:hAnsi="Cambria"/>
      <w:b/>
      <w:kern w:val="32"/>
      <w:sz w:val="32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A43E7"/>
    <w:rPr>
      <w:rFonts w:ascii="Cambria" w:hAnsi="Cambria" w:cs="Times New Roman"/>
      <w:b/>
      <w:kern w:val="32"/>
      <w:sz w:val="32"/>
    </w:rPr>
  </w:style>
  <w:style w:type="character" w:customStyle="1" w:styleId="FontStyle11">
    <w:name w:val="Font Style11"/>
    <w:uiPriority w:val="99"/>
    <w:rsid w:val="008D4806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99"/>
    <w:rsid w:val="00815B4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">
    <w:name w:val="Гипертекстовая ссылка"/>
    <w:uiPriority w:val="99"/>
    <w:rsid w:val="004334C6"/>
    <w:rPr>
      <w:color w:val="106BBE"/>
    </w:rPr>
  </w:style>
  <w:style w:type="paragraph" w:customStyle="1" w:styleId="a0">
    <w:name w:val="Комментарий"/>
    <w:basedOn w:val="Normal"/>
    <w:next w:val="Normal"/>
    <w:uiPriority w:val="99"/>
    <w:rsid w:val="004334C6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hAnsi="Arial"/>
      <w:i/>
      <w:iCs/>
      <w:color w:val="353842"/>
      <w:shd w:val="clear" w:color="auto" w:fill="F0F0F0"/>
    </w:rPr>
  </w:style>
  <w:style w:type="paragraph" w:customStyle="1" w:styleId="a1">
    <w:name w:val="Информация об изменениях документа"/>
    <w:basedOn w:val="a0"/>
    <w:next w:val="Normal"/>
    <w:uiPriority w:val="99"/>
    <w:rsid w:val="004334C6"/>
  </w:style>
  <w:style w:type="paragraph" w:customStyle="1" w:styleId="a2">
    <w:name w:val="Нормальный (таблица)"/>
    <w:basedOn w:val="Normal"/>
    <w:next w:val="Normal"/>
    <w:uiPriority w:val="99"/>
    <w:rsid w:val="004334C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3">
    <w:name w:val="Прижатый влево"/>
    <w:basedOn w:val="Normal"/>
    <w:next w:val="Normal"/>
    <w:uiPriority w:val="99"/>
    <w:rsid w:val="004334C6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customStyle="1" w:styleId="FontStyle21">
    <w:name w:val="Font Style21"/>
    <w:uiPriority w:val="99"/>
    <w:rsid w:val="003752D0"/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rsid w:val="0030740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0740B"/>
    <w:rPr>
      <w:rFonts w:ascii="Tahoma" w:hAnsi="Tahoma" w:cs="Times New Roman"/>
      <w:sz w:val="16"/>
    </w:rPr>
  </w:style>
  <w:style w:type="paragraph" w:styleId="BodyTextIndent">
    <w:name w:val="Body Text Indent"/>
    <w:basedOn w:val="Normal"/>
    <w:link w:val="BodyTextIndentChar"/>
    <w:uiPriority w:val="99"/>
    <w:rsid w:val="0087452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874527"/>
    <w:rPr>
      <w:rFonts w:cs="Times New Roman"/>
      <w:sz w:val="24"/>
      <w:szCs w:val="24"/>
    </w:rPr>
  </w:style>
  <w:style w:type="paragraph" w:customStyle="1" w:styleId="ConsPlusNormal">
    <w:name w:val="ConsPlusNormal"/>
    <w:uiPriority w:val="99"/>
    <w:rsid w:val="00B303BC"/>
    <w:pPr>
      <w:widowControl w:val="0"/>
      <w:suppressAutoHyphens/>
      <w:autoSpaceDE w:val="0"/>
    </w:pPr>
    <w:rPr>
      <w:sz w:val="24"/>
      <w:szCs w:val="20"/>
      <w:lang w:eastAsia="zh-CN"/>
    </w:rPr>
  </w:style>
  <w:style w:type="paragraph" w:styleId="ListParagraph">
    <w:name w:val="List Paragraph"/>
    <w:basedOn w:val="Normal"/>
    <w:uiPriority w:val="99"/>
    <w:qFormat/>
    <w:rsid w:val="00B303BC"/>
    <w:pPr>
      <w:ind w:left="720"/>
      <w:contextualSpacing/>
    </w:pPr>
  </w:style>
  <w:style w:type="paragraph" w:customStyle="1" w:styleId="Standard">
    <w:name w:val="Standard"/>
    <w:uiPriority w:val="99"/>
    <w:rsid w:val="001D1E95"/>
    <w:pPr>
      <w:widowControl w:val="0"/>
      <w:suppressAutoHyphens/>
      <w:autoSpaceDN w:val="0"/>
      <w:textAlignment w:val="baseline"/>
    </w:pPr>
    <w:rPr>
      <w:rFonts w:cs="Tahoma"/>
      <w:kern w:val="3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4575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5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5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5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5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bileonline.garant.ru/document/redirect/186367/22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mobileonline.garant.ru/document/redirect/186367/2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1502</TotalTime>
  <Pages>7</Pages>
  <Words>1659</Words>
  <Characters>9457</Characters>
  <Application>Microsoft Office Outlook</Application>
  <DocSecurity>0</DocSecurity>
  <Lines>0</Lines>
  <Paragraphs>0</Paragraphs>
  <ScaleCrop>false</ScaleCrop>
  <Company>Melkosoft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FuckYouBill</cp:lastModifiedBy>
  <cp:revision>123</cp:revision>
  <cp:lastPrinted>2021-02-15T11:16:00Z</cp:lastPrinted>
  <dcterms:created xsi:type="dcterms:W3CDTF">2018-05-11T07:22:00Z</dcterms:created>
  <dcterms:modified xsi:type="dcterms:W3CDTF">2021-03-26T09:40:00Z</dcterms:modified>
</cp:coreProperties>
</file>